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488DB" w14:textId="37BBF034"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87622C">
        <w:rPr>
          <w:rFonts w:ascii="Arial" w:eastAsia="SimSun" w:hAnsi="Arial" w:cs="Times New Roman"/>
          <w:b/>
          <w:bCs/>
          <w:sz w:val="24"/>
          <w:szCs w:val="20"/>
          <w:lang w:eastAsia="ja-JP"/>
        </w:rPr>
        <w:t>R4-</w:t>
      </w:r>
      <w:r w:rsidR="002B7CC8" w:rsidRPr="002B7CC8">
        <w:rPr>
          <w:rFonts w:ascii="Arial" w:eastAsia="SimSun" w:hAnsi="Arial" w:cs="Times New Roman"/>
          <w:b/>
          <w:bCs/>
          <w:sz w:val="24"/>
          <w:szCs w:val="20"/>
          <w:lang w:eastAsia="ja-JP"/>
        </w:rPr>
        <w:t>2300058</w:t>
      </w:r>
    </w:p>
    <w:p w14:paraId="71F321DB"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1766C8C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D30EAEE"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38B1A399" w14:textId="70E3C246"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4D13E0">
        <w:rPr>
          <w:rFonts w:ascii="Arial" w:eastAsia="Calibri" w:hAnsi="Arial" w:cs="Arial"/>
          <w:b/>
          <w:bCs/>
          <w:sz w:val="24"/>
        </w:rPr>
        <w:t>Effect of multiple uplink repetitions on SAN demodulation</w:t>
      </w:r>
      <w:r w:rsidR="007C1696">
        <w:rPr>
          <w:rFonts w:ascii="Arial" w:eastAsia="Calibri" w:hAnsi="Arial" w:cs="Arial"/>
          <w:b/>
          <w:bCs/>
          <w:sz w:val="24"/>
        </w:rPr>
        <w:t xml:space="preserve"> </w:t>
      </w:r>
    </w:p>
    <w:p w14:paraId="11DDF715" w14:textId="6F62E922"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455A50">
        <w:rPr>
          <w:rFonts w:ascii="Arial" w:eastAsia="MS Mincho" w:hAnsi="Arial" w:cs="Arial"/>
          <w:b/>
          <w:bCs/>
          <w:sz w:val="24"/>
          <w:szCs w:val="20"/>
        </w:rPr>
        <w:t>10.5.7.2</w:t>
      </w:r>
    </w:p>
    <w:p w14:paraId="0B5C9395"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9968262" w14:textId="77777777" w:rsidR="00E323E9" w:rsidRPr="00EF698B" w:rsidRDefault="00E323E9" w:rsidP="00841BCD">
      <w:pPr>
        <w:tabs>
          <w:tab w:val="left" w:pos="1985"/>
        </w:tabs>
        <w:rPr>
          <w:rFonts w:ascii="Arial" w:eastAsia="Calibri" w:hAnsi="Arial" w:cs="Arial"/>
          <w:b/>
          <w:bCs/>
          <w:sz w:val="24"/>
        </w:rPr>
      </w:pPr>
    </w:p>
    <w:p w14:paraId="1E14DFD7"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10FFF1E7" w14:textId="04C7EA5F" w:rsidR="00E323E9" w:rsidRPr="005B4707" w:rsidRDefault="004D13E0" w:rsidP="005C23A4">
      <w:r>
        <w:t xml:space="preserve">NB-IoT and </w:t>
      </w:r>
      <w:proofErr w:type="spellStart"/>
      <w:r>
        <w:t>eMTC</w:t>
      </w:r>
      <w:proofErr w:type="spellEnd"/>
      <w:r>
        <w:t xml:space="preserve"> operations were identified as two key enablers of connectivity in remote areas. In some of these areas, limited or no-cellular infrastructure might be available. </w:t>
      </w:r>
      <w:proofErr w:type="gramStart"/>
      <w:r>
        <w:t>As a consequence</w:t>
      </w:r>
      <w:r w:rsidR="001D5A48">
        <w:t xml:space="preserve"> of</w:t>
      </w:r>
      <w:proofErr w:type="gramEnd"/>
      <w:r w:rsidR="001D5A48">
        <w:t xml:space="preserve"> this</w:t>
      </w:r>
      <w:r>
        <w:t xml:space="preserve">, 3GPP has introduced IoT over NTN (Non-terrestrial networks) as potential solution to provide ubiquitous connectivity in such conditions </w:t>
      </w:r>
      <w:r w:rsidR="00860B87">
        <w:fldChar w:fldCharType="begin"/>
      </w:r>
      <w:r w:rsidR="00860B87">
        <w:instrText xml:space="preserve"> REF _Ref126677383 \r \h </w:instrText>
      </w:r>
      <w:r w:rsidR="00860B87">
        <w:fldChar w:fldCharType="separate"/>
      </w:r>
      <w:r w:rsidR="00840D97">
        <w:t>[1]</w:t>
      </w:r>
      <w:r w:rsidR="00860B87">
        <w:fldChar w:fldCharType="end"/>
      </w:r>
      <w:r>
        <w:t>.</w:t>
      </w:r>
      <w:r w:rsidR="005B4707">
        <w:t xml:space="preserve"> Currently, the RAN plenary has approved the work item whose objective is to develop RF and RRM requirements for NB-IoT and </w:t>
      </w:r>
      <w:proofErr w:type="spellStart"/>
      <w:r w:rsidR="005B4707">
        <w:t>eMTC</w:t>
      </w:r>
      <w:proofErr w:type="spellEnd"/>
      <w:r w:rsidR="005B4707">
        <w:t xml:space="preserve"> operation over NTN </w:t>
      </w:r>
      <w:r w:rsidR="00860B87">
        <w:fldChar w:fldCharType="begin"/>
      </w:r>
      <w:r w:rsidR="00860B87">
        <w:instrText xml:space="preserve"> REF _Ref126677391 \r \h </w:instrText>
      </w:r>
      <w:r w:rsidR="00860B87">
        <w:fldChar w:fldCharType="separate"/>
      </w:r>
      <w:r w:rsidR="00840D97">
        <w:t>[2]</w:t>
      </w:r>
      <w:r w:rsidR="00860B87">
        <w:fldChar w:fldCharType="end"/>
      </w:r>
      <w:r w:rsidR="00860B87">
        <w:t xml:space="preserve">. </w:t>
      </w:r>
      <w:r w:rsidR="005B4707" w:rsidRPr="005B4707">
        <w:t xml:space="preserve">The WID indicates that the discussions should leverage previous work for NR over NTN and IoT </w:t>
      </w:r>
      <w:proofErr w:type="gramStart"/>
      <w:r w:rsidR="005B4707" w:rsidRPr="005B4707">
        <w:t>as long as</w:t>
      </w:r>
      <w:proofErr w:type="gramEnd"/>
      <w:r w:rsidR="005B4707" w:rsidRPr="005B4707">
        <w:t xml:space="preserve"> applicable. </w:t>
      </w:r>
    </w:p>
    <w:p w14:paraId="76479D13" w14:textId="58B0ECD7" w:rsidR="005B4707" w:rsidRDefault="005B4707" w:rsidP="005C23A4">
      <w:r w:rsidRPr="005B4707">
        <w:t>The current paper discuss</w:t>
      </w:r>
      <w:r w:rsidR="00081439">
        <w:t>es</w:t>
      </w:r>
      <w:r w:rsidRPr="005B4707">
        <w:t xml:space="preserve"> how some of the demodulation aspects in uplink need to be considered </w:t>
      </w:r>
      <w:r w:rsidR="00F25A97">
        <w:t>for</w:t>
      </w:r>
      <w:r w:rsidR="00F25A97" w:rsidRPr="005B4707">
        <w:t xml:space="preserve"> </w:t>
      </w:r>
      <w:r w:rsidRPr="005B4707">
        <w:t>this current WI, as they are specific for NB-IoT/</w:t>
      </w:r>
      <w:proofErr w:type="spellStart"/>
      <w:r w:rsidRPr="005B4707">
        <w:t>eMTC</w:t>
      </w:r>
      <w:proofErr w:type="spellEnd"/>
      <w:r w:rsidRPr="005B4707">
        <w:t xml:space="preserve"> over NTN. </w:t>
      </w:r>
    </w:p>
    <w:p w14:paraId="1F41CE35" w14:textId="77777777" w:rsidR="0060543D" w:rsidRPr="00EF698B" w:rsidRDefault="0060543D" w:rsidP="005C23A4"/>
    <w:p w14:paraId="3A909CE6" w14:textId="77777777" w:rsidR="003B659E" w:rsidRPr="00EF698B" w:rsidRDefault="003B659E" w:rsidP="00AE56B1">
      <w:pPr>
        <w:pStyle w:val="RAN4H1"/>
        <w:rPr>
          <w:lang w:val="en-US"/>
        </w:rPr>
      </w:pPr>
      <w:bookmarkStart w:id="4" w:name="_Toc116995842"/>
      <w:r w:rsidRPr="00EF698B">
        <w:rPr>
          <w:lang w:val="en-US"/>
        </w:rPr>
        <w:t>Discussion</w:t>
      </w:r>
      <w:bookmarkEnd w:id="4"/>
    </w:p>
    <w:p w14:paraId="2A32E399" w14:textId="4CBF6C68" w:rsidR="006E6A5F" w:rsidRDefault="00860B87" w:rsidP="00300956">
      <w:r>
        <w:t>The demodulation work in RAN4 for the WID on IoT over NTN (</w:t>
      </w:r>
      <w:proofErr w:type="spellStart"/>
      <w:r w:rsidRPr="00860B87">
        <w:t>LTE_NBIOT_eMTC_NTN</w:t>
      </w:r>
      <w:proofErr w:type="spellEnd"/>
      <w:r>
        <w:t xml:space="preserve">) </w:t>
      </w:r>
      <w:r w:rsidR="006B333F">
        <w:t>started at</w:t>
      </w:r>
      <w:r>
        <w:t xml:space="preserve"> RAN4 #105, with discussions regarding UE demodulation aspects and some general concepts</w:t>
      </w:r>
      <w:r w:rsidR="006E6A5F">
        <w:t xml:space="preserve"> </w:t>
      </w:r>
      <w:r w:rsidR="006E6A5F">
        <w:fldChar w:fldCharType="begin"/>
      </w:r>
      <w:r w:rsidR="006E6A5F">
        <w:instrText xml:space="preserve"> REF _Ref126677998 \r \h </w:instrText>
      </w:r>
      <w:r w:rsidR="006E6A5F">
        <w:fldChar w:fldCharType="separate"/>
      </w:r>
      <w:r w:rsidR="00840D97">
        <w:t>[3]</w:t>
      </w:r>
      <w:r w:rsidR="006E6A5F">
        <w:fldChar w:fldCharType="end"/>
      </w:r>
      <w:r>
        <w:t xml:space="preserve">. </w:t>
      </w:r>
      <w:r w:rsidR="006E6A5F">
        <w:t xml:space="preserve">The following agreements </w:t>
      </w:r>
      <w:r w:rsidR="00440B47">
        <w:t>are</w:t>
      </w:r>
      <w:r w:rsidR="006E6A5F">
        <w:t xml:space="preserve"> found on the way forward (WF) </w:t>
      </w:r>
      <w:r w:rsidR="00F10692">
        <w:t>from RAN4</w:t>
      </w:r>
      <w:r w:rsidR="00F33F63">
        <w:t xml:space="preserve"> #105</w:t>
      </w:r>
      <w:r w:rsidR="006E6A5F">
        <w:t>:</w:t>
      </w:r>
    </w:p>
    <w:tbl>
      <w:tblPr>
        <w:tblStyle w:val="TableGrid"/>
        <w:tblW w:w="0" w:type="auto"/>
        <w:tblLook w:val="04A0" w:firstRow="1" w:lastRow="0" w:firstColumn="1" w:lastColumn="0" w:noHBand="0" w:noVBand="1"/>
      </w:tblPr>
      <w:tblGrid>
        <w:gridCol w:w="9617"/>
      </w:tblGrid>
      <w:tr w:rsidR="006E6A5F" w14:paraId="66399701" w14:textId="77777777" w:rsidTr="006E6A5F">
        <w:tc>
          <w:tcPr>
            <w:tcW w:w="9617" w:type="dxa"/>
          </w:tcPr>
          <w:p w14:paraId="4A62E159" w14:textId="77777777" w:rsidR="006E6A5F" w:rsidRDefault="006E6A5F" w:rsidP="006E6A5F">
            <w:pPr>
              <w:rPr>
                <w:b/>
                <w:color w:val="000000" w:themeColor="text1"/>
                <w:u w:val="single"/>
                <w:lang w:eastAsia="ko-KR"/>
              </w:rPr>
            </w:pPr>
            <w:r w:rsidRPr="00B63E33">
              <w:rPr>
                <w:b/>
                <w:color w:val="000000" w:themeColor="text1"/>
                <w:u w:val="single"/>
                <w:lang w:eastAsia="ko-KR"/>
              </w:rPr>
              <w:t xml:space="preserve">Issue </w:t>
            </w:r>
            <w:r>
              <w:rPr>
                <w:b/>
                <w:color w:val="000000" w:themeColor="text1"/>
                <w:u w:val="single"/>
                <w:lang w:eastAsia="ko-KR"/>
              </w:rPr>
              <w:t>1-2</w:t>
            </w:r>
            <w:r w:rsidRPr="00B63E33">
              <w:rPr>
                <w:b/>
                <w:color w:val="000000" w:themeColor="text1"/>
                <w:u w:val="single"/>
                <w:lang w:eastAsia="ko-KR"/>
              </w:rPr>
              <w:t>-1: Frequency and timing drift modelling</w:t>
            </w:r>
          </w:p>
          <w:p w14:paraId="4E6BE0F5" w14:textId="77777777" w:rsidR="006E6A5F" w:rsidRPr="00705584" w:rsidRDefault="006E6A5F" w:rsidP="006E6A5F">
            <w:pPr>
              <w:spacing w:afterLines="50" w:after="120"/>
              <w:rPr>
                <w:rFonts w:eastAsia="PMingLiU"/>
                <w:b/>
                <w:bCs/>
                <w:color w:val="000000" w:themeColor="text1"/>
                <w:lang w:eastAsia="zh-TW"/>
              </w:rPr>
            </w:pPr>
            <w:r w:rsidRPr="00705584">
              <w:rPr>
                <w:rFonts w:eastAsia="PMingLiU"/>
                <w:b/>
                <w:bCs/>
                <w:color w:val="000000" w:themeColor="text1"/>
                <w:lang w:eastAsia="zh-TW"/>
              </w:rPr>
              <w:t xml:space="preserve">Agreement: </w:t>
            </w:r>
          </w:p>
          <w:p w14:paraId="1BA1F7BD" w14:textId="77777777" w:rsidR="006E6A5F" w:rsidRPr="00F24FCE" w:rsidRDefault="006E6A5F" w:rsidP="006E6A5F">
            <w:pPr>
              <w:pStyle w:val="ListParagraph"/>
              <w:numPr>
                <w:ilvl w:val="0"/>
                <w:numId w:val="27"/>
              </w:numPr>
              <w:overflowPunct w:val="0"/>
              <w:autoSpaceDE w:val="0"/>
              <w:autoSpaceDN w:val="0"/>
              <w:adjustRightInd w:val="0"/>
              <w:spacing w:after="120"/>
              <w:contextualSpacing w:val="0"/>
              <w:textAlignment w:val="baseline"/>
            </w:pPr>
            <w:r w:rsidRPr="00F24FCE">
              <w:t>Do not consider Doppler shift for feeder link for DL</w:t>
            </w:r>
          </w:p>
          <w:p w14:paraId="2FA9D43E" w14:textId="77777777" w:rsidR="006E6A5F" w:rsidRPr="00F24FCE" w:rsidRDefault="006E6A5F" w:rsidP="006E6A5F">
            <w:pPr>
              <w:pStyle w:val="ListParagraph"/>
              <w:numPr>
                <w:ilvl w:val="0"/>
                <w:numId w:val="27"/>
              </w:numPr>
              <w:overflowPunct w:val="0"/>
              <w:autoSpaceDE w:val="0"/>
              <w:autoSpaceDN w:val="0"/>
              <w:adjustRightInd w:val="0"/>
              <w:spacing w:after="120"/>
              <w:contextualSpacing w:val="0"/>
              <w:textAlignment w:val="baseline"/>
            </w:pPr>
            <w:r w:rsidRPr="00F24FCE">
              <w:t>Do not consider the frequency Drift</w:t>
            </w:r>
          </w:p>
          <w:p w14:paraId="21402C69" w14:textId="77777777" w:rsidR="006E6A5F" w:rsidRPr="00F24FCE" w:rsidRDefault="006E6A5F" w:rsidP="006E6A5F">
            <w:pPr>
              <w:pStyle w:val="ListParagraph"/>
              <w:numPr>
                <w:ilvl w:val="0"/>
                <w:numId w:val="27"/>
              </w:numPr>
              <w:overflowPunct w:val="0"/>
              <w:autoSpaceDE w:val="0"/>
              <w:autoSpaceDN w:val="0"/>
              <w:adjustRightInd w:val="0"/>
              <w:spacing w:after="120"/>
              <w:contextualSpacing w:val="0"/>
              <w:textAlignment w:val="baseline"/>
            </w:pPr>
            <w:r w:rsidRPr="00F24FCE">
              <w:t>Do not define sampling offset model</w:t>
            </w:r>
          </w:p>
          <w:p w14:paraId="35F48279" w14:textId="77777777" w:rsidR="006E6A5F" w:rsidRPr="00F24FCE" w:rsidRDefault="006E6A5F" w:rsidP="006E6A5F">
            <w:pPr>
              <w:pStyle w:val="ListParagraph"/>
              <w:numPr>
                <w:ilvl w:val="0"/>
                <w:numId w:val="27"/>
              </w:numPr>
              <w:overflowPunct w:val="0"/>
              <w:autoSpaceDE w:val="0"/>
              <w:autoSpaceDN w:val="0"/>
              <w:adjustRightInd w:val="0"/>
              <w:spacing w:after="120"/>
              <w:contextualSpacing w:val="0"/>
              <w:textAlignment w:val="baseline"/>
            </w:pPr>
            <w:r w:rsidRPr="00F24FCE">
              <w:t>The maximum Doppler shift is residual frequency offset, i.e., 0.1ppm.</w:t>
            </w:r>
          </w:p>
          <w:p w14:paraId="003E3CFE" w14:textId="77777777" w:rsidR="006E6A5F" w:rsidRPr="00F24FCE" w:rsidRDefault="006E6A5F" w:rsidP="006E6A5F">
            <w:pPr>
              <w:rPr>
                <w:color w:val="000000" w:themeColor="text1"/>
              </w:rPr>
            </w:pPr>
          </w:p>
          <w:p w14:paraId="6EB6985D" w14:textId="77777777" w:rsidR="006E6A5F" w:rsidRPr="004E6D7F" w:rsidRDefault="006E6A5F" w:rsidP="006E6A5F">
            <w:pPr>
              <w:rPr>
                <w:b/>
                <w:color w:val="000000" w:themeColor="text1"/>
                <w:u w:val="single"/>
                <w:lang w:eastAsia="ko-KR"/>
              </w:rPr>
            </w:pPr>
            <w:r w:rsidRPr="004E6D7F">
              <w:rPr>
                <w:b/>
                <w:color w:val="000000" w:themeColor="text1"/>
                <w:u w:val="single"/>
                <w:lang w:eastAsia="ko-KR"/>
              </w:rPr>
              <w:t xml:space="preserve">Issue </w:t>
            </w:r>
            <w:r>
              <w:rPr>
                <w:b/>
                <w:color w:val="000000" w:themeColor="text1"/>
                <w:u w:val="single"/>
                <w:lang w:eastAsia="ko-KR"/>
              </w:rPr>
              <w:t>1</w:t>
            </w:r>
            <w:r w:rsidRPr="004E6D7F">
              <w:rPr>
                <w:b/>
                <w:color w:val="000000" w:themeColor="text1"/>
                <w:u w:val="single"/>
                <w:lang w:eastAsia="ko-KR"/>
              </w:rPr>
              <w:t>-2</w:t>
            </w:r>
            <w:r>
              <w:rPr>
                <w:b/>
                <w:color w:val="000000" w:themeColor="text1"/>
                <w:u w:val="single"/>
                <w:lang w:eastAsia="ko-KR"/>
              </w:rPr>
              <w:t>-2</w:t>
            </w:r>
            <w:r w:rsidRPr="004E6D7F">
              <w:rPr>
                <w:b/>
                <w:color w:val="000000" w:themeColor="text1"/>
                <w:u w:val="single"/>
                <w:lang w:eastAsia="ko-KR"/>
              </w:rPr>
              <w:t>: Propagation channel models</w:t>
            </w:r>
          </w:p>
          <w:p w14:paraId="6E001B8C" w14:textId="77777777" w:rsidR="006E6A5F" w:rsidRPr="00883C9D" w:rsidRDefault="006E6A5F" w:rsidP="006E6A5F">
            <w:pPr>
              <w:rPr>
                <w:rFonts w:eastAsia="PMingLiU"/>
                <w:color w:val="000000" w:themeColor="text1"/>
                <w:lang w:eastAsia="zh-TW"/>
              </w:rPr>
            </w:pPr>
            <w:r w:rsidRPr="00883C9D">
              <w:rPr>
                <w:rFonts w:eastAsia="PMingLiU" w:hint="eastAsia"/>
                <w:color w:val="000000" w:themeColor="text1"/>
                <w:lang w:eastAsia="zh-TW"/>
              </w:rPr>
              <w:t>A</w:t>
            </w:r>
            <w:r w:rsidRPr="00883C9D">
              <w:rPr>
                <w:rFonts w:eastAsia="PMingLiU"/>
                <w:color w:val="000000" w:themeColor="text1"/>
                <w:lang w:eastAsia="zh-TW"/>
              </w:rPr>
              <w:t xml:space="preserve">greement: </w:t>
            </w:r>
          </w:p>
          <w:p w14:paraId="152DCA84" w14:textId="77777777" w:rsidR="006E6A5F" w:rsidRPr="00234AC9" w:rsidRDefault="006E6A5F" w:rsidP="006E6A5F">
            <w:pPr>
              <w:pStyle w:val="ListParagraph"/>
              <w:numPr>
                <w:ilvl w:val="0"/>
                <w:numId w:val="27"/>
              </w:numPr>
              <w:spacing w:after="120"/>
              <w:contextualSpacing w:val="0"/>
            </w:pPr>
            <w:r w:rsidRPr="00234AC9">
              <w:rPr>
                <w:rFonts w:eastAsia="PMingLiU"/>
                <w:lang w:eastAsia="zh-TW"/>
              </w:rPr>
              <w:t>Introduce requirements with NTN-TDLA100-x and NTN-TDLC5-y</w:t>
            </w:r>
          </w:p>
          <w:p w14:paraId="18BED8C9" w14:textId="77777777" w:rsidR="006E6A5F" w:rsidRPr="00234AC9" w:rsidRDefault="006E6A5F" w:rsidP="006E6A5F">
            <w:pPr>
              <w:pStyle w:val="ListParagraph"/>
              <w:numPr>
                <w:ilvl w:val="0"/>
                <w:numId w:val="27"/>
              </w:numPr>
              <w:spacing w:after="120"/>
              <w:contextualSpacing w:val="0"/>
            </w:pPr>
            <w:r w:rsidRPr="00234AC9">
              <w:rPr>
                <w:rFonts w:eastAsia="PMingLiU"/>
                <w:lang w:eastAsia="zh-TW"/>
              </w:rPr>
              <w:t>FFS on the doppler shift value</w:t>
            </w:r>
          </w:p>
          <w:p w14:paraId="6C8F5EA6" w14:textId="77777777" w:rsidR="006E6A5F" w:rsidRPr="00234AC9" w:rsidRDefault="006E6A5F" w:rsidP="006E6A5F">
            <w:pPr>
              <w:pStyle w:val="ListParagraph"/>
              <w:numPr>
                <w:ilvl w:val="0"/>
                <w:numId w:val="27"/>
              </w:numPr>
              <w:spacing w:after="120"/>
              <w:contextualSpacing w:val="0"/>
            </w:pPr>
            <w:r w:rsidRPr="00234AC9">
              <w:rPr>
                <w:rFonts w:eastAsia="PMingLiU"/>
                <w:lang w:eastAsia="zh-TW"/>
              </w:rPr>
              <w:t>This only applied for UE side. FFS for SAN side</w:t>
            </w:r>
          </w:p>
          <w:p w14:paraId="2D530D7F" w14:textId="77777777" w:rsidR="006E6A5F" w:rsidRDefault="006E6A5F" w:rsidP="00300956"/>
        </w:tc>
      </w:tr>
    </w:tbl>
    <w:p w14:paraId="524C3F4B" w14:textId="77777777" w:rsidR="006E6A5F" w:rsidRDefault="006E6A5F" w:rsidP="00300956"/>
    <w:p w14:paraId="78B9F79C" w14:textId="115D0639" w:rsidR="00860B87" w:rsidRDefault="00860B87" w:rsidP="00300956"/>
    <w:p w14:paraId="38C47793" w14:textId="77777777" w:rsidR="00860B87" w:rsidRDefault="00860B87" w:rsidP="00300956"/>
    <w:p w14:paraId="21D296D8" w14:textId="77777777" w:rsidR="0060543D" w:rsidRDefault="0060543D" w:rsidP="00300956"/>
    <w:p w14:paraId="2538A0F6" w14:textId="0D8550F6" w:rsidR="006E6A5F" w:rsidRPr="00116437" w:rsidRDefault="00C0189B" w:rsidP="0075695A">
      <w:pPr>
        <w:pStyle w:val="RAN4H2"/>
      </w:pPr>
      <w:r w:rsidRPr="00D944E8">
        <w:lastRenderedPageBreak/>
        <w:t>Segment</w:t>
      </w:r>
      <w:r w:rsidRPr="00116437">
        <w:t>-wise residual frequency offset</w:t>
      </w:r>
    </w:p>
    <w:p w14:paraId="07F7634F" w14:textId="4BBDB63B" w:rsidR="006E6A5F" w:rsidRDefault="006E6A5F" w:rsidP="006E6A5F">
      <w:r>
        <w:t xml:space="preserve">The agreements on issue 1-2-1 </w:t>
      </w:r>
      <w:r w:rsidR="008473E4">
        <w:t>relate</w:t>
      </w:r>
      <w:r>
        <w:t xml:space="preserve"> to </w:t>
      </w:r>
      <w:r w:rsidR="009C627D">
        <w:t xml:space="preserve">situations where we do </w:t>
      </w:r>
      <w:r>
        <w:t>no</w:t>
      </w:r>
      <w:r w:rsidR="00655634">
        <w:t>t</w:t>
      </w:r>
      <w:r>
        <w:t xml:space="preserve"> consider the frequency drift caused by the </w:t>
      </w:r>
      <w:r w:rsidRPr="006E6A5F">
        <w:rPr>
          <w:b/>
          <w:bCs/>
          <w:u w:val="single"/>
        </w:rPr>
        <w:t>satellite movement</w:t>
      </w:r>
      <w:r>
        <w:t xml:space="preserve">, </w:t>
      </w:r>
      <w:proofErr w:type="gramStart"/>
      <w:r w:rsidR="00D87BC7">
        <w:t>similar to</w:t>
      </w:r>
      <w:proofErr w:type="gramEnd"/>
      <w:r w:rsidR="00D87BC7">
        <w:t xml:space="preserve"> what </w:t>
      </w:r>
      <w:r w:rsidR="00D5730B">
        <w:t xml:space="preserve">was </w:t>
      </w:r>
      <w:r>
        <w:t xml:space="preserve">previously done in the discussion for NR over NTN. In NR, this agreement was achieved in RAN4 #103, and the reasoning behind it was that the UE would perform doppler pre-compensation over time: </w:t>
      </w:r>
    </w:p>
    <w:p w14:paraId="67D18EB2" w14:textId="6D5C37C6" w:rsidR="006E6A5F" w:rsidRDefault="006E6A5F" w:rsidP="006E6A5F"/>
    <w:tbl>
      <w:tblPr>
        <w:tblStyle w:val="TableGrid"/>
        <w:tblW w:w="0" w:type="auto"/>
        <w:tblLook w:val="04A0" w:firstRow="1" w:lastRow="0" w:firstColumn="1" w:lastColumn="0" w:noHBand="0" w:noVBand="1"/>
      </w:tblPr>
      <w:tblGrid>
        <w:gridCol w:w="9617"/>
      </w:tblGrid>
      <w:tr w:rsidR="006E6A5F" w14:paraId="0F1EC846" w14:textId="77777777" w:rsidTr="006E6A5F">
        <w:tc>
          <w:tcPr>
            <w:tcW w:w="9617" w:type="dxa"/>
          </w:tcPr>
          <w:p w14:paraId="1573080C" w14:textId="64151EC8" w:rsidR="006E6A5F" w:rsidRPr="00A30875" w:rsidRDefault="006E6A5F" w:rsidP="006E6A5F">
            <w:pPr>
              <w:rPr>
                <w:b/>
                <w:bCs/>
                <w:sz w:val="22"/>
                <w:szCs w:val="24"/>
                <w:u w:val="single"/>
                <w:lang w:val="en-GB" w:eastAsia="ko-KR"/>
              </w:rPr>
            </w:pPr>
            <w:r w:rsidRPr="00A30875">
              <w:rPr>
                <w:b/>
                <w:bCs/>
                <w:sz w:val="22"/>
                <w:szCs w:val="24"/>
                <w:u w:val="single"/>
                <w:lang w:val="en-GB" w:eastAsia="ko-KR"/>
              </w:rPr>
              <w:t xml:space="preserve">From WF </w:t>
            </w:r>
            <w:r w:rsidR="00A30875" w:rsidRPr="00A30875">
              <w:rPr>
                <w:b/>
                <w:bCs/>
                <w:sz w:val="22"/>
                <w:szCs w:val="24"/>
                <w:u w:val="single"/>
                <w:lang w:val="en-GB" w:eastAsia="ko-KR"/>
              </w:rPr>
              <w:t xml:space="preserve">R4-2210661 </w:t>
            </w:r>
            <w:r w:rsidR="00A30875" w:rsidRPr="00A30875">
              <w:rPr>
                <w:b/>
                <w:bCs/>
                <w:sz w:val="22"/>
                <w:szCs w:val="24"/>
                <w:u w:val="single"/>
                <w:lang w:val="en-GB" w:eastAsia="ko-KR"/>
              </w:rPr>
              <w:fldChar w:fldCharType="begin"/>
            </w:r>
            <w:r w:rsidR="00A30875" w:rsidRPr="00A30875">
              <w:rPr>
                <w:b/>
                <w:bCs/>
                <w:sz w:val="22"/>
                <w:szCs w:val="24"/>
                <w:u w:val="single"/>
                <w:lang w:val="en-GB" w:eastAsia="ko-KR"/>
              </w:rPr>
              <w:instrText xml:space="preserve"> REF _Ref126678600 \r \h  \* MERGEFORMAT </w:instrText>
            </w:r>
            <w:r w:rsidR="00A30875" w:rsidRPr="00A30875">
              <w:rPr>
                <w:b/>
                <w:bCs/>
                <w:sz w:val="22"/>
                <w:szCs w:val="24"/>
                <w:u w:val="single"/>
                <w:lang w:val="en-GB" w:eastAsia="ko-KR"/>
              </w:rPr>
            </w:r>
            <w:r w:rsidR="00A30875" w:rsidRPr="00A30875">
              <w:rPr>
                <w:b/>
                <w:bCs/>
                <w:sz w:val="22"/>
                <w:szCs w:val="24"/>
                <w:u w:val="single"/>
                <w:lang w:val="en-GB" w:eastAsia="ko-KR"/>
              </w:rPr>
              <w:fldChar w:fldCharType="separate"/>
            </w:r>
            <w:r w:rsidR="00840D97">
              <w:rPr>
                <w:b/>
                <w:bCs/>
                <w:sz w:val="22"/>
                <w:szCs w:val="24"/>
                <w:u w:val="single"/>
                <w:lang w:val="en-GB" w:eastAsia="ko-KR"/>
              </w:rPr>
              <w:t>[4]</w:t>
            </w:r>
            <w:r w:rsidR="00A30875" w:rsidRPr="00A30875">
              <w:rPr>
                <w:b/>
                <w:bCs/>
                <w:sz w:val="22"/>
                <w:szCs w:val="24"/>
                <w:u w:val="single"/>
                <w:lang w:val="en-GB" w:eastAsia="ko-KR"/>
              </w:rPr>
              <w:fldChar w:fldCharType="end"/>
            </w:r>
            <w:r w:rsidR="00A30875" w:rsidRPr="00A30875">
              <w:rPr>
                <w:b/>
                <w:bCs/>
                <w:sz w:val="22"/>
                <w:szCs w:val="24"/>
                <w:u w:val="single"/>
                <w:lang w:val="en-GB" w:eastAsia="ko-KR"/>
              </w:rPr>
              <w:t xml:space="preserve"> </w:t>
            </w:r>
            <w:r w:rsidRPr="00A30875">
              <w:rPr>
                <w:sz w:val="22"/>
                <w:szCs w:val="24"/>
                <w:lang w:val="en-GB" w:eastAsia="ko-KR"/>
              </w:rPr>
              <w:t>(highlights are our own):</w:t>
            </w:r>
          </w:p>
          <w:p w14:paraId="28387E63" w14:textId="77777777" w:rsidR="006E6A5F" w:rsidRPr="006E6A5F" w:rsidRDefault="006E6A5F" w:rsidP="006E6A5F">
            <w:pPr>
              <w:rPr>
                <w:lang w:val="en-GB" w:eastAsia="ko-KR"/>
              </w:rPr>
            </w:pPr>
          </w:p>
          <w:p w14:paraId="61CC7423" w14:textId="3670838A" w:rsidR="006E6A5F" w:rsidRPr="00742051" w:rsidRDefault="006E6A5F" w:rsidP="006E6A5F">
            <w:pPr>
              <w:pStyle w:val="Heading4"/>
              <w:outlineLvl w:val="3"/>
              <w:rPr>
                <w:rFonts w:eastAsia="SimSun"/>
                <w:lang w:val="en-GB" w:eastAsia="ko-KR"/>
              </w:rPr>
            </w:pPr>
            <w:r w:rsidRPr="00742051">
              <w:rPr>
                <w:rFonts w:eastAsia="DengXian"/>
                <w:lang w:eastAsia="ko-KR"/>
              </w:rPr>
              <w:t>Issue 1-2-2: Doppler shift due to satellite motion for DL in service link</w:t>
            </w:r>
          </w:p>
          <w:p w14:paraId="7B903FB3" w14:textId="77777777" w:rsidR="006E6A5F" w:rsidRPr="00742051" w:rsidRDefault="006E6A5F" w:rsidP="006E6A5F">
            <w:pPr>
              <w:widowControl w:val="0"/>
              <w:numPr>
                <w:ilvl w:val="0"/>
                <w:numId w:val="27"/>
              </w:numPr>
              <w:spacing w:after="120"/>
              <w:ind w:left="720"/>
              <w:jc w:val="both"/>
              <w:rPr>
                <w:rFonts w:ascii="DengXian" w:eastAsia="DengXian" w:hAnsi="DengXian" w:cs="Times New Roman"/>
                <w:iCs/>
                <w:kern w:val="2"/>
                <w:sz w:val="21"/>
                <w:lang w:eastAsia="zh-CN"/>
              </w:rPr>
            </w:pPr>
            <w:r w:rsidRPr="00742051">
              <w:rPr>
                <w:rFonts w:ascii="DengXian" w:eastAsia="DengXian" w:hAnsi="DengXian" w:cs="Times New Roman"/>
                <w:iCs/>
                <w:kern w:val="2"/>
                <w:sz w:val="21"/>
                <w:lang w:eastAsia="zh-CN"/>
              </w:rPr>
              <w:t>Proposals</w:t>
            </w:r>
          </w:p>
          <w:p w14:paraId="67E89FD3" w14:textId="77777777" w:rsidR="006E6A5F" w:rsidRPr="00742051" w:rsidRDefault="006E6A5F" w:rsidP="006E6A5F">
            <w:pPr>
              <w:widowControl w:val="0"/>
              <w:numPr>
                <w:ilvl w:val="1"/>
                <w:numId w:val="27"/>
              </w:numPr>
              <w:spacing w:after="120"/>
              <w:jc w:val="both"/>
              <w:rPr>
                <w:rFonts w:ascii="DengXian" w:eastAsia="DengXian" w:hAnsi="DengXian" w:cs="Times New Roman"/>
                <w:iCs/>
                <w:kern w:val="2"/>
                <w:sz w:val="21"/>
                <w:szCs w:val="20"/>
                <w:lang w:eastAsia="zh-CN"/>
              </w:rPr>
            </w:pPr>
            <w:r w:rsidRPr="00742051">
              <w:rPr>
                <w:rFonts w:ascii="DengXian" w:eastAsia="DengXian" w:hAnsi="DengXian" w:cs="Times New Roman"/>
                <w:iCs/>
                <w:kern w:val="2"/>
                <w:sz w:val="21"/>
                <w:lang w:eastAsia="zh-CN"/>
              </w:rPr>
              <w:t>Option 1: Do not verify the UE compensation prior to the baseband processing. The maximum doppler shift is residual frequency offset, i.e., 0.1ppm.</w:t>
            </w:r>
          </w:p>
          <w:p w14:paraId="62484DC6" w14:textId="77777777" w:rsidR="006E6A5F" w:rsidRPr="00742051" w:rsidRDefault="006E6A5F" w:rsidP="006E6A5F">
            <w:pPr>
              <w:widowControl w:val="0"/>
              <w:numPr>
                <w:ilvl w:val="1"/>
                <w:numId w:val="27"/>
              </w:numPr>
              <w:spacing w:after="120"/>
              <w:jc w:val="both"/>
              <w:rPr>
                <w:rFonts w:ascii="DengXian" w:eastAsia="DengXian" w:hAnsi="DengXian" w:cs="Times New Roman"/>
                <w:iCs/>
                <w:kern w:val="2"/>
                <w:sz w:val="21"/>
                <w:lang w:eastAsia="zh-CN"/>
              </w:rPr>
            </w:pPr>
            <w:r w:rsidRPr="00742051">
              <w:rPr>
                <w:rFonts w:ascii="DengXian" w:eastAsia="DengXian" w:hAnsi="DengXian" w:cs="Times New Roman"/>
                <w:iCs/>
                <w:kern w:val="2"/>
                <w:sz w:val="21"/>
                <w:lang w:eastAsia="zh-CN"/>
              </w:rPr>
              <w:t xml:space="preserve">Option 2: If no other test cases (including </w:t>
            </w:r>
            <w:proofErr w:type="spellStart"/>
            <w:r w:rsidRPr="00742051">
              <w:rPr>
                <w:rFonts w:ascii="DengXian" w:eastAsia="DengXian" w:hAnsi="DengXian" w:cs="Times New Roman"/>
                <w:iCs/>
                <w:kern w:val="2"/>
                <w:sz w:val="21"/>
                <w:lang w:eastAsia="zh-CN"/>
              </w:rPr>
              <w:t>Demod</w:t>
            </w:r>
            <w:proofErr w:type="spellEnd"/>
            <w:r w:rsidRPr="00742051">
              <w:rPr>
                <w:rFonts w:ascii="DengXian" w:eastAsia="DengXian" w:hAnsi="DengXian" w:cs="Times New Roman"/>
                <w:iCs/>
                <w:kern w:val="2"/>
                <w:sz w:val="21"/>
                <w:lang w:eastAsia="zh-CN"/>
              </w:rPr>
              <w:t>/RRM/RF) cover the frequency error after UE compensation, consider the maximum doppler shift 24ppm, i.e., 48 cos</w:t>
            </w:r>
            <w:r w:rsidRPr="00742051">
              <w:rPr>
                <w:rFonts w:eastAsia="DengXian" w:cs="Times New Roman"/>
                <w:iCs/>
                <w:kern w:val="2"/>
                <w:sz w:val="21"/>
                <w:lang w:eastAsia="zh-CN"/>
              </w:rPr>
              <w:t>⁡</w:t>
            </w:r>
            <w:r w:rsidRPr="00742051">
              <w:rPr>
                <w:rFonts w:ascii="DengXian" w:eastAsia="DengXian" w:hAnsi="DengXian" w:cs="Times New Roman" w:hint="eastAsia"/>
                <w:iCs/>
                <w:kern w:val="2"/>
                <w:sz w:val="21"/>
                <w:lang w:eastAsia="zh-CN"/>
              </w:rPr>
              <w:t>〖α</w:t>
            </w:r>
            <w:r w:rsidRPr="00742051">
              <w:rPr>
                <w:rFonts w:ascii="DengXian" w:eastAsia="DengXian" w:hAnsi="DengXian" w:cs="Times New Roman"/>
                <w:iCs/>
                <w:kern w:val="2"/>
                <w:sz w:val="21"/>
                <w:lang w:eastAsia="zh-CN"/>
              </w:rPr>
              <w:t xml:space="preserve">_model </w:t>
            </w:r>
            <w:r w:rsidRPr="00742051">
              <w:rPr>
                <w:rFonts w:ascii="DengXian" w:eastAsia="DengXian" w:hAnsi="DengXian" w:cs="Times New Roman" w:hint="eastAsia"/>
                <w:iCs/>
                <w:kern w:val="2"/>
                <w:sz w:val="21"/>
                <w:lang w:eastAsia="zh-CN"/>
              </w:rPr>
              <w:t>〗</w:t>
            </w:r>
            <w:r w:rsidRPr="00742051">
              <w:rPr>
                <w:rFonts w:ascii="DengXian" w:eastAsia="DengXian" w:hAnsi="DengXian" w:cs="Times New Roman"/>
                <w:iCs/>
                <w:kern w:val="2"/>
                <w:sz w:val="21"/>
                <w:lang w:eastAsia="zh-CN"/>
              </w:rPr>
              <w:t xml:space="preserve"> (kHz</w:t>
            </w:r>
            <w:proofErr w:type="gramStart"/>
            <w:r w:rsidRPr="00742051">
              <w:rPr>
                <w:rFonts w:ascii="DengXian" w:eastAsia="DengXian" w:hAnsi="DengXian" w:cs="Times New Roman"/>
                <w:iCs/>
                <w:kern w:val="2"/>
                <w:sz w:val="21"/>
                <w:lang w:eastAsia="zh-CN"/>
              </w:rPr>
              <w:t>) ,</w:t>
            </w:r>
            <w:proofErr w:type="gramEnd"/>
            <w:r w:rsidRPr="00742051">
              <w:rPr>
                <w:rFonts w:ascii="DengXian" w:eastAsia="DengXian" w:hAnsi="DengXian" w:cs="Times New Roman"/>
                <w:iCs/>
                <w:kern w:val="2"/>
                <w:sz w:val="21"/>
                <w:lang w:eastAsia="zh-CN"/>
              </w:rPr>
              <w:t xml:space="preserve"> where α_model is the chosen satellite elevation angle, to verify the UE compensation prior to the baseband processing.</w:t>
            </w:r>
          </w:p>
          <w:p w14:paraId="0ADC82E5" w14:textId="77777777" w:rsidR="006E6A5F" w:rsidRPr="00745EA4" w:rsidRDefault="006E6A5F" w:rsidP="006E6A5F">
            <w:pPr>
              <w:widowControl w:val="0"/>
              <w:numPr>
                <w:ilvl w:val="0"/>
                <w:numId w:val="27"/>
              </w:numPr>
              <w:spacing w:after="120"/>
              <w:ind w:left="720"/>
              <w:jc w:val="both"/>
              <w:rPr>
                <w:rFonts w:ascii="DengXian" w:eastAsia="DengXian" w:hAnsi="DengXian" w:cs="Times New Roman"/>
                <w:kern w:val="2"/>
                <w:sz w:val="21"/>
                <w:lang w:eastAsia="zh-CN"/>
              </w:rPr>
            </w:pPr>
            <w:r w:rsidRPr="00767B7A">
              <w:rPr>
                <w:rFonts w:ascii="DengXian" w:eastAsia="DengXian" w:hAnsi="DengXian" w:cs="Times New Roman"/>
                <w:kern w:val="2"/>
                <w:sz w:val="21"/>
                <w:lang w:eastAsia="zh-CN"/>
              </w:rPr>
              <w:t>Agreements:</w:t>
            </w:r>
            <w:r w:rsidRPr="00745EA4">
              <w:rPr>
                <w:rFonts w:ascii="DengXian" w:eastAsia="DengXian" w:hAnsi="DengXian" w:cs="Times New Roman"/>
                <w:kern w:val="2"/>
                <w:sz w:val="21"/>
                <w:lang w:eastAsia="zh-CN"/>
              </w:rPr>
              <w:t xml:space="preserve"> </w:t>
            </w:r>
          </w:p>
          <w:p w14:paraId="48963620" w14:textId="77777777" w:rsidR="006E6A5F" w:rsidRPr="006E6A5F" w:rsidRDefault="006E6A5F" w:rsidP="006E6A5F">
            <w:pPr>
              <w:widowControl w:val="0"/>
              <w:numPr>
                <w:ilvl w:val="1"/>
                <w:numId w:val="27"/>
              </w:numPr>
              <w:spacing w:after="120"/>
              <w:jc w:val="both"/>
              <w:rPr>
                <w:rFonts w:ascii="DengXian" w:eastAsia="DengXian" w:hAnsi="DengXian" w:cs="Times New Roman"/>
                <w:b/>
                <w:bCs/>
                <w:iCs/>
                <w:kern w:val="2"/>
                <w:sz w:val="21"/>
                <w:u w:val="single"/>
                <w:lang w:eastAsia="zh-CN"/>
              </w:rPr>
            </w:pPr>
            <w:r w:rsidRPr="00742051">
              <w:rPr>
                <w:rFonts w:ascii="DengXian" w:eastAsia="DengXian" w:hAnsi="DengXian" w:cs="Times New Roman"/>
                <w:iCs/>
                <w:kern w:val="2"/>
                <w:sz w:val="21"/>
                <w:lang w:eastAsia="zh-CN"/>
              </w:rPr>
              <w:t xml:space="preserve">Option 1 under the assumption UE compensation functionality </w:t>
            </w:r>
            <w:r w:rsidRPr="006E6A5F">
              <w:rPr>
                <w:rFonts w:ascii="DengXian" w:eastAsia="DengXian" w:hAnsi="DengXian" w:cs="Times New Roman"/>
                <w:b/>
                <w:bCs/>
                <w:iCs/>
                <w:kern w:val="2"/>
                <w:sz w:val="21"/>
                <w:u w:val="single"/>
                <w:lang w:eastAsia="zh-CN"/>
              </w:rPr>
              <w:t>will be covered by other requirements i.e., RF requirements.</w:t>
            </w:r>
          </w:p>
          <w:p w14:paraId="45A74689" w14:textId="77777777" w:rsidR="006E6A5F" w:rsidRPr="00742051" w:rsidRDefault="006E6A5F" w:rsidP="006E6A5F">
            <w:pPr>
              <w:widowControl w:val="0"/>
              <w:numPr>
                <w:ilvl w:val="2"/>
                <w:numId w:val="27"/>
              </w:numPr>
              <w:spacing w:after="120"/>
              <w:jc w:val="both"/>
              <w:rPr>
                <w:rFonts w:ascii="DengXian" w:eastAsia="DengXian" w:hAnsi="DengXian" w:cs="Times New Roman"/>
                <w:iCs/>
                <w:kern w:val="2"/>
                <w:sz w:val="21"/>
                <w:lang w:eastAsia="zh-CN"/>
              </w:rPr>
            </w:pPr>
            <w:r w:rsidRPr="00742051">
              <w:rPr>
                <w:rFonts w:ascii="DengXian" w:eastAsia="DengXian" w:hAnsi="DengXian" w:cs="Times New Roman"/>
                <w:iCs/>
                <w:kern w:val="2"/>
                <w:sz w:val="21"/>
                <w:lang w:eastAsia="zh-CN"/>
              </w:rPr>
              <w:t>It’s FFS whether this already covered by other requirement (RF and or RRM); RAN4 can further discuss whether this need to be verified by demodulation requirements if RAN4 conclude it’s not covered by other requirements (RF and or RRM).</w:t>
            </w:r>
          </w:p>
          <w:p w14:paraId="73E0B8CF" w14:textId="77777777" w:rsidR="006E6A5F" w:rsidRDefault="006E6A5F" w:rsidP="006E6A5F"/>
        </w:tc>
      </w:tr>
    </w:tbl>
    <w:p w14:paraId="05D4A377" w14:textId="73286477" w:rsidR="006E6A5F" w:rsidRDefault="006E6A5F" w:rsidP="006E6A5F"/>
    <w:p w14:paraId="450CAF77" w14:textId="4D17CD55" w:rsidR="00A30875" w:rsidRDefault="00A30875" w:rsidP="006E6A5F">
      <w:r>
        <w:t xml:space="preserve">However, there is a fundamental difference between the operation in </w:t>
      </w:r>
      <w:r w:rsidRPr="005B4707">
        <w:t>NB-IoT/</w:t>
      </w:r>
      <w:proofErr w:type="spellStart"/>
      <w:r>
        <w:t>eMTC</w:t>
      </w:r>
      <w:proofErr w:type="spellEnd"/>
      <w:r>
        <w:t xml:space="preserve"> and NR. Because of the limitations in the IoT devices, and the scenarios they are designed to</w:t>
      </w:r>
      <w:r w:rsidR="00CF23C4">
        <w:t xml:space="preserve"> operate </w:t>
      </w:r>
      <w:r w:rsidR="005609FB">
        <w:t>with</w:t>
      </w:r>
      <w:r w:rsidR="00CF23C4">
        <w:t>in</w:t>
      </w:r>
      <w:r>
        <w:t xml:space="preserve">, they are mostly expected to work in Coverage Enhancement (CE) modes. In CE modes, several repetitions are transmitted, as in-phase combination of the received energy can be used at the receiver end to demodulate the transmitted signal. This is the case for NPUSCH, NPUCCH and NPRACH transmissions. </w:t>
      </w:r>
    </w:p>
    <w:p w14:paraId="5D4FF526" w14:textId="4ADE9157" w:rsidR="0094779C" w:rsidRPr="000F21FB" w:rsidRDefault="0094779C" w:rsidP="0094779C">
      <w:pPr>
        <w:pStyle w:val="RAN4H2"/>
      </w:pPr>
      <w:r w:rsidRPr="000F21FB">
        <w:t xml:space="preserve">Impact of </w:t>
      </w:r>
      <w:r w:rsidR="005642F6">
        <w:t>dop</w:t>
      </w:r>
      <w:r w:rsidR="000C7CAD">
        <w:t>pler</w:t>
      </w:r>
      <w:r w:rsidR="00991FA3">
        <w:t xml:space="preserve"> </w:t>
      </w:r>
      <w:r w:rsidRPr="000F21FB">
        <w:t>pre-compensation</w:t>
      </w:r>
      <w:r>
        <w:t xml:space="preserve"> </w:t>
      </w:r>
      <w:r w:rsidRPr="000F21FB">
        <w:t xml:space="preserve">on </w:t>
      </w:r>
      <w:r>
        <w:t xml:space="preserve">SAN </w:t>
      </w:r>
      <w:r w:rsidRPr="000F21FB">
        <w:t xml:space="preserve">demodulation </w:t>
      </w:r>
    </w:p>
    <w:p w14:paraId="4E27E2D4" w14:textId="0C89004A" w:rsidR="00A30875" w:rsidRDefault="00A30875" w:rsidP="006E6A5F">
      <w:r>
        <w:t>Even more importantly, RAN1 has previously agreed that a serie</w:t>
      </w:r>
      <w:r w:rsidR="00905955">
        <w:t>s</w:t>
      </w:r>
      <w:r>
        <w:t xml:space="preserve"> of N-repetitions to be transmitted might be split into M segments</w:t>
      </w:r>
      <w:r w:rsidR="008833B8">
        <w:t xml:space="preserve">. For PRACH the segment duration is defined in number of preamble repetitions, whereas for PUSCH and PUCCH the segment duration, </w:t>
      </w:r>
      <m:oMath>
        <m:sSubSup>
          <m:sSubSupPr>
            <m:ctrlPr>
              <w:rPr>
                <w:rFonts w:ascii="Cambria Math" w:eastAsia="Calibri" w:hAnsi="Cambria Math"/>
                <w:lang w:eastAsia="ko-KR"/>
              </w:rPr>
            </m:ctrlPr>
          </m:sSubSupPr>
          <m:e>
            <m:r>
              <w:rPr>
                <w:rFonts w:ascii="Cambria Math" w:hAnsi="Cambria Math"/>
                <w:lang w:eastAsia="ko-KR"/>
              </w:rPr>
              <m:t>N</m:t>
            </m:r>
            <m:ctrlPr>
              <w:rPr>
                <w:rFonts w:ascii="Cambria Math" w:hAnsi="Cambria Math"/>
                <w:i/>
                <w:lang w:eastAsia="ko-KR"/>
              </w:rPr>
            </m:ctrlPr>
          </m:e>
          <m:sub>
            <m:r>
              <m:rPr>
                <m:sty m:val="p"/>
              </m:rPr>
              <w:rPr>
                <w:rFonts w:ascii="Cambria Math" w:hAnsi="Cambria Math"/>
                <w:lang w:eastAsia="ko-KR"/>
              </w:rPr>
              <m:t>segment</m:t>
            </m:r>
          </m:sub>
          <m:sup>
            <m:r>
              <m:rPr>
                <m:sty m:val="p"/>
              </m:rPr>
              <w:rPr>
                <w:rFonts w:ascii="Cambria Math" w:hAnsi="Cambria Math"/>
                <w:lang w:eastAsia="ko-KR"/>
              </w:rPr>
              <m:t>precompensation</m:t>
            </m:r>
          </m:sup>
        </m:sSubSup>
        <m:r>
          <w:rPr>
            <w:rFonts w:ascii="Cambria Math" w:eastAsia="Calibri" w:hAnsi="Cambria Math"/>
            <w:lang w:eastAsia="ko-KR"/>
          </w:rPr>
          <m:t>,</m:t>
        </m:r>
      </m:oMath>
      <w:r w:rsidR="008833B8">
        <w:t xml:space="preserve"> is defined in </w:t>
      </w:r>
      <w:proofErr w:type="spellStart"/>
      <w:r w:rsidR="008833B8">
        <w:t>ms.</w:t>
      </w:r>
      <w:proofErr w:type="spellEnd"/>
      <w:r>
        <w:t xml:space="preserve"> The UE is expected to perform </w:t>
      </w:r>
      <w:r w:rsidR="00D87BC7">
        <w:t xml:space="preserve">updates of </w:t>
      </w:r>
      <w:r>
        <w:t xml:space="preserve">pre-compensation </w:t>
      </w:r>
      <w:r w:rsidR="00D87BC7">
        <w:t xml:space="preserve">settings </w:t>
      </w:r>
      <w:r>
        <w:t xml:space="preserve">(time and frequency) </w:t>
      </w:r>
      <w:r w:rsidR="00D87BC7">
        <w:t>in-</w:t>
      </w:r>
      <w:r>
        <w:t xml:space="preserve">between </w:t>
      </w:r>
      <w:r w:rsidR="00F62C85">
        <w:t xml:space="preserve">these </w:t>
      </w:r>
      <w:r>
        <w:t xml:space="preserve">segments. </w:t>
      </w:r>
    </w:p>
    <w:p w14:paraId="050A71DE" w14:textId="08C512D2" w:rsidR="00A30875" w:rsidRDefault="00A30875" w:rsidP="006E6A5F"/>
    <w:tbl>
      <w:tblPr>
        <w:tblStyle w:val="TableGrid"/>
        <w:tblW w:w="0" w:type="auto"/>
        <w:tblLook w:val="04A0" w:firstRow="1" w:lastRow="0" w:firstColumn="1" w:lastColumn="0" w:noHBand="0" w:noVBand="1"/>
      </w:tblPr>
      <w:tblGrid>
        <w:gridCol w:w="9617"/>
      </w:tblGrid>
      <w:tr w:rsidR="00A30875" w14:paraId="6AEA03E4" w14:textId="77777777" w:rsidTr="00A30875">
        <w:tc>
          <w:tcPr>
            <w:tcW w:w="9617" w:type="dxa"/>
          </w:tcPr>
          <w:p w14:paraId="28FB385C" w14:textId="77777777" w:rsidR="00A30875" w:rsidRPr="00B33921" w:rsidRDefault="00A30875" w:rsidP="00A30875">
            <w:pPr>
              <w:pStyle w:val="paragraph"/>
              <w:spacing w:before="0" w:beforeAutospacing="0" w:after="0" w:afterAutospacing="0"/>
              <w:textAlignment w:val="baseline"/>
              <w:rPr>
                <w:rFonts w:ascii="Segoe UI" w:hAnsi="Segoe UI" w:cs="Segoe UI"/>
                <w:sz w:val="18"/>
                <w:szCs w:val="18"/>
              </w:rPr>
            </w:pPr>
          </w:p>
          <w:p w14:paraId="0D21ED68" w14:textId="62C86F7B" w:rsidR="00F808FC" w:rsidRPr="0071005E" w:rsidRDefault="00766E1D" w:rsidP="0071005E">
            <w:pPr>
              <w:rPr>
                <w:b/>
                <w:bCs/>
                <w:sz w:val="22"/>
                <w:szCs w:val="24"/>
                <w:u w:val="single"/>
                <w:lang w:val="en-GB" w:eastAsia="ko-KR"/>
              </w:rPr>
            </w:pPr>
            <w:r w:rsidRPr="0071005E">
              <w:rPr>
                <w:b/>
                <w:bCs/>
                <w:sz w:val="22"/>
                <w:szCs w:val="24"/>
                <w:u w:val="single"/>
                <w:lang w:val="en-GB" w:eastAsia="ko-KR"/>
              </w:rPr>
              <w:t>From TS 36.21</w:t>
            </w:r>
            <w:r w:rsidR="00FD7493" w:rsidRPr="0071005E">
              <w:rPr>
                <w:b/>
                <w:bCs/>
                <w:sz w:val="22"/>
                <w:szCs w:val="24"/>
                <w:u w:val="single"/>
                <w:lang w:val="en-GB" w:eastAsia="ko-KR"/>
              </w:rPr>
              <w:t>3</w:t>
            </w:r>
            <w:r w:rsidRPr="0071005E">
              <w:rPr>
                <w:b/>
                <w:bCs/>
                <w:sz w:val="22"/>
                <w:szCs w:val="24"/>
                <w:u w:val="single"/>
                <w:lang w:val="en-GB" w:eastAsia="ko-KR"/>
              </w:rPr>
              <w:t>, Rel. 17.</w:t>
            </w:r>
            <w:r w:rsidR="008A5D2A" w:rsidRPr="0071005E">
              <w:rPr>
                <w:b/>
                <w:bCs/>
                <w:sz w:val="22"/>
                <w:szCs w:val="24"/>
                <w:u w:val="single"/>
                <w:lang w:val="en-GB" w:eastAsia="ko-KR"/>
              </w:rPr>
              <w:t>2</w:t>
            </w:r>
            <w:r w:rsidRPr="0071005E">
              <w:rPr>
                <w:b/>
                <w:bCs/>
                <w:sz w:val="22"/>
                <w:szCs w:val="24"/>
                <w:u w:val="single"/>
                <w:lang w:val="en-GB" w:eastAsia="ko-KR"/>
              </w:rPr>
              <w:t>.0</w:t>
            </w:r>
            <w:r w:rsidR="00205FDB">
              <w:rPr>
                <w:b/>
                <w:bCs/>
                <w:sz w:val="22"/>
                <w:szCs w:val="24"/>
                <w:u w:val="single"/>
                <w:lang w:val="en-GB" w:eastAsia="ko-KR"/>
              </w:rPr>
              <w:t xml:space="preserve"> </w:t>
            </w:r>
            <w:r w:rsidR="00205FDB">
              <w:rPr>
                <w:b/>
                <w:bCs/>
                <w:sz w:val="22"/>
                <w:szCs w:val="24"/>
                <w:u w:val="single"/>
                <w:lang w:val="en-GB" w:eastAsia="ko-KR"/>
              </w:rPr>
              <w:fldChar w:fldCharType="begin"/>
            </w:r>
            <w:r w:rsidR="00205FDB">
              <w:rPr>
                <w:b/>
                <w:bCs/>
                <w:sz w:val="22"/>
                <w:szCs w:val="24"/>
                <w:u w:val="single"/>
                <w:lang w:val="en-GB" w:eastAsia="ko-KR"/>
              </w:rPr>
              <w:instrText xml:space="preserve"> REF _Ref126748888 \r \h </w:instrText>
            </w:r>
            <w:r w:rsidR="00205FDB">
              <w:rPr>
                <w:b/>
                <w:bCs/>
                <w:sz w:val="22"/>
                <w:szCs w:val="24"/>
                <w:u w:val="single"/>
                <w:lang w:val="en-GB" w:eastAsia="ko-KR"/>
              </w:rPr>
            </w:r>
            <w:r w:rsidR="00205FDB">
              <w:rPr>
                <w:b/>
                <w:bCs/>
                <w:sz w:val="22"/>
                <w:szCs w:val="24"/>
                <w:u w:val="single"/>
                <w:lang w:val="en-GB" w:eastAsia="ko-KR"/>
              </w:rPr>
              <w:fldChar w:fldCharType="separate"/>
            </w:r>
            <w:r w:rsidR="00840D97">
              <w:rPr>
                <w:b/>
                <w:bCs/>
                <w:sz w:val="22"/>
                <w:szCs w:val="24"/>
                <w:u w:val="single"/>
                <w:lang w:val="en-GB" w:eastAsia="ko-KR"/>
              </w:rPr>
              <w:t>[5]</w:t>
            </w:r>
            <w:r w:rsidR="00205FDB">
              <w:rPr>
                <w:b/>
                <w:bCs/>
                <w:sz w:val="22"/>
                <w:szCs w:val="24"/>
                <w:u w:val="single"/>
                <w:lang w:val="en-GB" w:eastAsia="ko-KR"/>
              </w:rPr>
              <w:fldChar w:fldCharType="end"/>
            </w:r>
          </w:p>
          <w:p w14:paraId="733A316A" w14:textId="77777777" w:rsidR="00270B18" w:rsidRDefault="00270B18" w:rsidP="00270B18">
            <w:pPr>
              <w:pStyle w:val="Heading3"/>
              <w:outlineLvl w:val="2"/>
            </w:pPr>
            <w:bookmarkStart w:id="5" w:name="_Toc415085423"/>
            <w:bookmarkStart w:id="6" w:name="_Toc454817967"/>
            <w:r>
              <w:t>4.2.3</w:t>
            </w:r>
            <w:r>
              <w:tab/>
              <w:t>Transmission timing adjustments</w:t>
            </w:r>
            <w:bookmarkEnd w:id="5"/>
          </w:p>
          <w:p w14:paraId="6DCF7640" w14:textId="77777777" w:rsidR="008A5D2A" w:rsidRDefault="008A5D2A" w:rsidP="008A5D2A">
            <w:pPr>
              <w:pStyle w:val="Heading3"/>
              <w:outlineLvl w:val="2"/>
            </w:pPr>
          </w:p>
          <w:bookmarkEnd w:id="6"/>
          <w:p w14:paraId="485E7A3E" w14:textId="56563841" w:rsidR="007E189E" w:rsidRDefault="007E189E" w:rsidP="007E189E">
            <w:pPr>
              <w:tabs>
                <w:tab w:val="num" w:pos="360"/>
              </w:tabs>
              <w:rPr>
                <w:rFonts w:eastAsia="Malgun Gothic"/>
                <w:bCs/>
                <w:lang w:eastAsia="ko-KR"/>
              </w:rPr>
            </w:pPr>
            <w:r>
              <w:rPr>
                <w:bCs/>
              </w:rPr>
              <w:t xml:space="preserve">For a BL/CE UE communicating over NTN, </w:t>
            </w:r>
            <w:r w:rsidRPr="008A5D2A">
              <w:rPr>
                <w:bCs/>
                <w:highlight w:val="yellow"/>
              </w:rPr>
              <w:t xml:space="preserve">time and frequency pre-compensation is adjusted per uplink </w:t>
            </w:r>
            <w:r w:rsidRPr="008A5D2A">
              <w:rPr>
                <w:highlight w:val="yellow"/>
                <w:lang w:eastAsia="ko-KR"/>
              </w:rPr>
              <w:t>segment</w:t>
            </w:r>
            <w:r w:rsidRPr="008A5D2A">
              <w:rPr>
                <w:lang w:eastAsia="ko-KR"/>
              </w:rPr>
              <w:t xml:space="preserve"> </w:t>
            </w:r>
            <w:r>
              <w:rPr>
                <w:lang w:eastAsia="ko-KR"/>
              </w:rPr>
              <w:t xml:space="preserve">with </w:t>
            </w:r>
            <w:r>
              <w:t xml:space="preserve">a transmission duration of </w:t>
            </w:r>
            <w:r>
              <w:fldChar w:fldCharType="begin"/>
            </w:r>
            <w:r>
              <w:instrText xml:space="preserve"> QUOTE </w:instrText>
            </w:r>
            <w:r w:rsidR="00A25DCF">
              <w:rPr>
                <w:position w:val="-9"/>
              </w:rPr>
              <w:pict w14:anchorId="07790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5.75pt" equationxml="&lt;">
                  <v:imagedata r:id="rId13" o:title="" chromakey="white"/>
                </v:shape>
              </w:pict>
            </w:r>
            <w:r>
              <w:instrText xml:space="preserve"> </w:instrText>
            </w:r>
            <w:r w:rsidR="00A25DCF">
              <w:fldChar w:fldCharType="separate"/>
            </w:r>
            <w:r>
              <w:fldChar w:fldCharType="end"/>
            </w:r>
            <w:r>
              <w:t>time units</w:t>
            </w:r>
            <w:r>
              <w:rPr>
                <w:lang w:eastAsia="ko-KR"/>
              </w:rPr>
              <w:t xml:space="preserve">, </w:t>
            </w:r>
            <w:r>
              <w:rPr>
                <w:bCs/>
              </w:rPr>
              <w:t xml:space="preserve">where the quantity </w:t>
            </w:r>
            <w:r w:rsidR="006E0357">
              <w:fldChar w:fldCharType="begin"/>
            </w:r>
            <w:r w:rsidR="006E0357">
              <w:instrText xml:space="preserve"> QUOTE </w:instrText>
            </w:r>
            <w:r w:rsidR="00A25DCF">
              <w:rPr>
                <w:position w:val="-9"/>
              </w:rPr>
              <w:pict w14:anchorId="27E57068">
                <v:shape id="_x0000_i1026" type="#_x0000_t75" style="width:67.5pt;height:15.75pt" equationxml="&lt;">
                  <v:imagedata r:id="rId13" o:title="" chromakey="white"/>
                </v:shape>
              </w:pict>
            </w:r>
            <w:r w:rsidR="006E0357">
              <w:instrText xml:space="preserve"> </w:instrText>
            </w:r>
            <w:r w:rsidR="00A25DCF">
              <w:fldChar w:fldCharType="separate"/>
            </w:r>
            <w:r w:rsidR="006E0357">
              <w:fldChar w:fldCharType="end"/>
            </w:r>
            <w:r>
              <w:rPr>
                <w:bCs/>
              </w:rPr>
              <w:t xml:space="preserve"> is provided by system information, as specified in 3GPP TS 36.331.</w:t>
            </w:r>
          </w:p>
          <w:p w14:paraId="2833EBCE" w14:textId="77777777" w:rsidR="00A30875" w:rsidRPr="00A30875" w:rsidRDefault="00A30875" w:rsidP="008A5D2A">
            <w:pPr>
              <w:ind w:left="1440"/>
              <w:rPr>
                <w:lang w:val="en-GB"/>
              </w:rPr>
            </w:pPr>
          </w:p>
        </w:tc>
      </w:tr>
    </w:tbl>
    <w:p w14:paraId="5266B67A" w14:textId="6B35ABBD" w:rsidR="00A30875" w:rsidRDefault="00A30875" w:rsidP="006E6A5F">
      <w:r>
        <w:t xml:space="preserve"> </w:t>
      </w:r>
    </w:p>
    <w:p w14:paraId="62DD3130" w14:textId="1160557A" w:rsidR="00824C58" w:rsidRDefault="00B33921" w:rsidP="006E6A5F">
      <w:r>
        <w:lastRenderedPageBreak/>
        <w:t xml:space="preserve">Therefore, for a group of contiguous </w:t>
      </w:r>
      <m:oMath>
        <m:sSubSup>
          <m:sSubSupPr>
            <m:ctrlPr>
              <w:rPr>
                <w:rFonts w:ascii="Cambria Math" w:eastAsia="Calibri" w:hAnsi="Cambria Math"/>
                <w:lang w:eastAsia="ko-KR"/>
              </w:rPr>
            </m:ctrlPr>
          </m:sSubSupPr>
          <m:e>
            <m:r>
              <w:rPr>
                <w:rFonts w:ascii="Cambria Math" w:hAnsi="Cambria Math"/>
                <w:lang w:eastAsia="ko-KR"/>
              </w:rPr>
              <m:t>N</m:t>
            </m:r>
            <m:ctrlPr>
              <w:rPr>
                <w:rFonts w:ascii="Cambria Math" w:hAnsi="Cambria Math"/>
                <w:i/>
                <w:lang w:eastAsia="ko-KR"/>
              </w:rPr>
            </m:ctrlP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repetitions, the same frequency pre-compensation will be applied at UE side, and the doppler frequency shift at the end of the segment might be significantly different from the 1</w:t>
      </w:r>
      <w:r w:rsidRPr="00B33921">
        <w:rPr>
          <w:vertAlign w:val="superscript"/>
        </w:rPr>
        <w:t>st</w:t>
      </w:r>
      <w:r>
        <w:t xml:space="preserve"> repetition until the end of the </w:t>
      </w:r>
      <w:r w:rsidR="0046011F">
        <w:t xml:space="preserve"> </w:t>
      </w:r>
      <m:oMath>
        <m:sSubSup>
          <m:sSubSupPr>
            <m:ctrlPr>
              <w:rPr>
                <w:rFonts w:ascii="Cambria Math" w:eastAsia="Calibri" w:hAnsi="Cambria Math"/>
                <w:lang w:eastAsia="ko-KR"/>
              </w:rPr>
            </m:ctrlPr>
          </m:sSubSupPr>
          <m:e>
            <m:r>
              <w:rPr>
                <w:rFonts w:ascii="Cambria Math" w:hAnsi="Cambria Math"/>
                <w:lang w:eastAsia="ko-KR"/>
              </w:rPr>
              <m:t>N</m:t>
            </m:r>
            <m:ctrlPr>
              <w:rPr>
                <w:rFonts w:ascii="Cambria Math" w:hAnsi="Cambria Math"/>
                <w:i/>
                <w:lang w:eastAsia="ko-KR"/>
              </w:rPr>
            </m:ctrlP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w:t>
      </w:r>
      <w:proofErr w:type="spellStart"/>
      <w:r>
        <w:t>th</w:t>
      </w:r>
      <w:proofErr w:type="spellEnd"/>
      <w:r>
        <w:t xml:space="preserve"> repetition. </w:t>
      </w:r>
    </w:p>
    <w:p w14:paraId="1126D856" w14:textId="49D51178" w:rsidR="00330780" w:rsidRDefault="00B33921" w:rsidP="006E6A5F">
      <w:r>
        <w:t xml:space="preserve">For a UE located at Nadir (with an elevation angle approximately equal to 90 degrees), the experienced </w:t>
      </w:r>
      <w:r w:rsidR="009D1CE8">
        <w:t>rate of change on</w:t>
      </w:r>
      <w:r>
        <w:t xml:space="preserve"> doppler</w:t>
      </w:r>
      <w:r w:rsidR="009D1CE8">
        <w:t xml:space="preserve"> frequency</w:t>
      </w:r>
      <w:r>
        <w:t xml:space="preserve"> varies more rapidly than for any other UE covered by the satellite footprint. </w:t>
      </w:r>
      <w:r w:rsidR="00BA26F5">
        <w:t xml:space="preserve">This is well explained in the TR 38.821, where </w:t>
      </w:r>
      <w:r w:rsidR="00FB2227">
        <w:t xml:space="preserve">it is also shown that the maximum doppler </w:t>
      </w:r>
      <w:r w:rsidR="00185DBF">
        <w:t xml:space="preserve">shift </w:t>
      </w:r>
      <w:r w:rsidR="00664034">
        <w:t xml:space="preserve">variation </w:t>
      </w:r>
      <w:r w:rsidR="00FF466F">
        <w:t xml:space="preserve">for </w:t>
      </w:r>
      <w:proofErr w:type="gramStart"/>
      <w:r w:rsidR="00FF466F">
        <w:t>an</w:t>
      </w:r>
      <w:proofErr w:type="gramEnd"/>
      <w:r w:rsidR="00FF466F">
        <w:t xml:space="preserve"> UE with </w:t>
      </w:r>
      <w:r w:rsidR="00E82B30">
        <w:t xml:space="preserve">fixed position on Earth is </w:t>
      </w:r>
      <w:r w:rsidR="00670982">
        <w:t>0.27 ppm</w:t>
      </w:r>
      <w:r w:rsidR="003132A9">
        <w:t xml:space="preserve">/s for a LEO satellite </w:t>
      </w:r>
      <w:r w:rsidR="00951CCF">
        <w:t>with orbital altitude of 600 km</w:t>
      </w:r>
      <w:r w:rsidR="00CD6891">
        <w:t xml:space="preserve"> and 0.13 ppm/s</w:t>
      </w:r>
      <w:r w:rsidR="00F653B2">
        <w:t xml:space="preserve"> for a LEO satellite at </w:t>
      </w:r>
      <w:r w:rsidR="00951CCF">
        <w:t xml:space="preserve">1200 km </w:t>
      </w:r>
    </w:p>
    <w:p w14:paraId="49D838F6" w14:textId="66A36B4A" w:rsidR="00F01FFB" w:rsidRDefault="00F01FFB" w:rsidP="006E6A5F">
      <w:r>
        <w:t xml:space="preserve">Assuming long segments </w:t>
      </w:r>
      <w:r w:rsidR="00D87BC7">
        <w:t xml:space="preserve">in </w:t>
      </w:r>
      <w:r>
        <w:t>the worst condition</w:t>
      </w:r>
      <w:r w:rsidR="00AE7B34">
        <w:t xml:space="preserve"> for UE location</w:t>
      </w:r>
      <w:r>
        <w:t xml:space="preserve"> the following values are found</w:t>
      </w:r>
      <w:r w:rsidR="00F83B0B">
        <w:t xml:space="preserve"> (see Annex A)</w:t>
      </w:r>
      <w:r>
        <w:t>:</w:t>
      </w:r>
    </w:p>
    <w:p w14:paraId="549AE6D3" w14:textId="0AC389D1" w:rsidR="00F01FFB" w:rsidRDefault="00F01FFB" w:rsidP="00F01FFB">
      <w:pPr>
        <w:pStyle w:val="ListParagraph"/>
        <w:numPr>
          <w:ilvl w:val="0"/>
          <w:numId w:val="31"/>
        </w:numPr>
      </w:pPr>
      <w:r>
        <w:t xml:space="preserve">For PRACH format 2, for </w:t>
      </w:r>
      <m:oMath>
        <m:sSubSup>
          <m:sSubSupPr>
            <m:ctrlPr>
              <w:rPr>
                <w:rFonts w:ascii="Cambria Math" w:eastAsia="Calibri" w:hAnsi="Cambria Math"/>
                <w:lang w:eastAsia="ko-KR"/>
              </w:rPr>
            </m:ctrlPr>
          </m:sSubSupPr>
          <m:e>
            <m:r>
              <w:rPr>
                <w:rFonts w:ascii="Cambria Math" w:hAnsi="Cambria Math"/>
                <w:lang w:eastAsia="ko-KR"/>
              </w:rPr>
              <m:t>N</m:t>
            </m:r>
            <m:ctrlPr>
              <w:rPr>
                <w:rFonts w:ascii="Cambria Math" w:hAnsi="Cambria Math"/>
                <w:i/>
                <w:lang w:eastAsia="ko-KR"/>
              </w:rPr>
            </m:ctrlP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16, the additional doppler shift a</w:t>
      </w:r>
      <w:r w:rsidR="00ED0DC8">
        <w:t>t</w:t>
      </w:r>
      <w:r>
        <w:t xml:space="preserve"> the end of the segment</w:t>
      </w:r>
      <w:r w:rsidR="00ED0DC8">
        <w:t xml:space="preserve"> is 0.</w:t>
      </w:r>
      <w:r w:rsidR="003F6034">
        <w:t xml:space="preserve">08 </w:t>
      </w:r>
      <w:r w:rsidR="00ED0DC8">
        <w:t>ppm</w:t>
      </w:r>
    </w:p>
    <w:p w14:paraId="42BCEB63" w14:textId="0A8ADEA3" w:rsidR="00F01FFB" w:rsidRDefault="00F01FFB" w:rsidP="00F01FFB">
      <w:pPr>
        <w:pStyle w:val="ListParagraph"/>
        <w:numPr>
          <w:ilvl w:val="0"/>
          <w:numId w:val="31"/>
        </w:numPr>
      </w:pPr>
      <w:r>
        <w:t xml:space="preserve">For NPUSCH and NPUCCH, for </w:t>
      </w:r>
      <m:oMath>
        <m:sSubSup>
          <m:sSubSupPr>
            <m:ctrlPr>
              <w:rPr>
                <w:rFonts w:ascii="Cambria Math" w:eastAsia="Calibri" w:hAnsi="Cambria Math"/>
                <w:lang w:eastAsia="ko-KR"/>
              </w:rPr>
            </m:ctrlPr>
          </m:sSubSupPr>
          <m:e>
            <m:r>
              <w:rPr>
                <w:rFonts w:ascii="Cambria Math" w:hAnsi="Cambria Math"/>
                <w:lang w:eastAsia="ko-KR"/>
              </w:rPr>
              <m:t>N</m:t>
            </m:r>
            <m:ctrlPr>
              <w:rPr>
                <w:rFonts w:ascii="Cambria Math" w:hAnsi="Cambria Math"/>
                <w:i/>
                <w:lang w:eastAsia="ko-KR"/>
              </w:rPr>
            </m:ctrlP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256, the additional </w:t>
      </w:r>
      <w:r w:rsidR="00636CAC">
        <w:t xml:space="preserve">doppler </w:t>
      </w:r>
      <w:r>
        <w:t xml:space="preserve">shift </w:t>
      </w:r>
      <w:r w:rsidR="00ED0DC8">
        <w:t xml:space="preserve">at </w:t>
      </w:r>
      <w:r>
        <w:t>the end of the segment is 0.</w:t>
      </w:r>
      <w:r w:rsidR="003F6034">
        <w:t xml:space="preserve">07 </w:t>
      </w:r>
      <w:r>
        <w:t xml:space="preserve">ppm.  </w:t>
      </w:r>
    </w:p>
    <w:p w14:paraId="3EF3D8D6" w14:textId="22B264DC" w:rsidR="00A30875" w:rsidRDefault="00B33921" w:rsidP="006E6A5F">
      <w:r>
        <w:t xml:space="preserve">Based on this discussion we make the following observations: </w:t>
      </w:r>
    </w:p>
    <w:p w14:paraId="541C9F82" w14:textId="612F645D" w:rsidR="00B33921" w:rsidRDefault="00B33921" w:rsidP="00EF3D31">
      <w:pPr>
        <w:pStyle w:val="RAN4observation0"/>
      </w:pPr>
      <w:bookmarkStart w:id="7" w:name="_Toc127438658"/>
      <w:bookmarkStart w:id="8" w:name="_Toc127515543"/>
      <w:r>
        <w:t xml:space="preserve">The maximum residual doppler offset </w:t>
      </w:r>
      <w:r w:rsidR="00CC76C3">
        <w:t>from a</w:t>
      </w:r>
      <w:r>
        <w:t xml:space="preserve"> first transmission is 0.1 ppm.</w:t>
      </w:r>
      <w:bookmarkEnd w:id="7"/>
      <w:bookmarkEnd w:id="8"/>
      <w:r>
        <w:t xml:space="preserve"> </w:t>
      </w:r>
    </w:p>
    <w:p w14:paraId="0707E6EB" w14:textId="69C7D89F" w:rsidR="00F01FFB" w:rsidRDefault="00140295" w:rsidP="00EF3D31">
      <w:pPr>
        <w:pStyle w:val="RAN4observation0"/>
      </w:pPr>
      <w:bookmarkStart w:id="9" w:name="_Toc127438659"/>
      <w:bookmarkStart w:id="10" w:name="_Toc127515544"/>
      <w:r>
        <w:t xml:space="preserve">For TN within 5G a typical speed for a UE moving at speed is </w:t>
      </w:r>
      <w:r w:rsidR="006B333F">
        <w:t xml:space="preserve">typically </w:t>
      </w:r>
      <w:r>
        <w:t>considered to be 33.33 m/s (120 km/h). Whereas for NTN and LEO specifically the satellite velocity is 7500 m/s, as such the</w:t>
      </w:r>
      <w:r w:rsidR="008921AC">
        <w:t>re</w:t>
      </w:r>
      <w:r>
        <w:t xml:space="preserve"> is residual doppler shift (non-compensated) across different segments</w:t>
      </w:r>
      <w:r w:rsidR="00F01FFB">
        <w:t>.</w:t>
      </w:r>
      <w:bookmarkEnd w:id="9"/>
      <w:bookmarkEnd w:id="10"/>
      <w:r w:rsidR="00F01FFB">
        <w:t xml:space="preserve"> </w:t>
      </w:r>
    </w:p>
    <w:p w14:paraId="2AF727A2" w14:textId="3916236B" w:rsidR="00F01FFB" w:rsidRDefault="00F01FFB" w:rsidP="004377EF">
      <w:pPr>
        <w:pStyle w:val="RAN4observation0"/>
      </w:pPr>
      <w:r>
        <w:t xml:space="preserve"> </w:t>
      </w:r>
      <w:r w:rsidR="00B33921">
        <w:t xml:space="preserve"> </w:t>
      </w:r>
      <w:bookmarkStart w:id="11" w:name="_Toc127438660"/>
      <w:bookmarkStart w:id="12" w:name="_Toc127515545"/>
      <w:r>
        <w:t xml:space="preserve">For PRACH format 2, </w:t>
      </w:r>
      <w:r w:rsidR="00AF7EB0">
        <w:t>when a segment of size 1</w:t>
      </w:r>
      <w:r>
        <w:t>6</w:t>
      </w:r>
      <w:r w:rsidR="00AF7EB0">
        <w:t xml:space="preserve"> is used</w:t>
      </w:r>
      <w:r>
        <w:t>, then the additional doppler shift is 0.</w:t>
      </w:r>
      <w:r w:rsidR="003F6034">
        <w:t xml:space="preserve">08 </w:t>
      </w:r>
      <w:r>
        <w:t xml:space="preserve">ppm after the end of the segment; while for NPUSCH and NPUCCH, for </w:t>
      </w:r>
      <m:oMath>
        <m:sSubSup>
          <m:sSubSupPr>
            <m:ctrlPr>
              <w:rPr>
                <w:rFonts w:ascii="Cambria Math" w:hAnsi="Cambria Math"/>
                <w:lang w:eastAsia="ko-KR"/>
              </w:rPr>
            </m:ctrlPr>
          </m:sSubSupPr>
          <m:e>
            <m:r>
              <w:rPr>
                <w:rFonts w:ascii="Cambria Math" w:hAnsi="Cambria Math"/>
                <w:lang w:eastAsia="ko-KR"/>
              </w:rPr>
              <m:t>N</m:t>
            </m:r>
            <m:ctrlPr>
              <w:rPr>
                <w:rFonts w:ascii="Cambria Math" w:hAnsi="Cambria Math"/>
                <w:i/>
                <w:lang w:eastAsia="ko-KR"/>
              </w:rPr>
            </m:ctrlP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256, the additional total shift after the end of the segment is 0.</w:t>
      </w:r>
      <w:r w:rsidR="003F6034">
        <w:t xml:space="preserve">07 </w:t>
      </w:r>
      <w:r>
        <w:t>ppm.</w:t>
      </w:r>
      <w:bookmarkEnd w:id="11"/>
      <w:bookmarkEnd w:id="12"/>
      <w:r>
        <w:t xml:space="preserve">  </w:t>
      </w:r>
    </w:p>
    <w:p w14:paraId="316CD67D" w14:textId="14AAAF52" w:rsidR="00B33921" w:rsidRDefault="004677C3" w:rsidP="006E6A5F">
      <w:proofErr w:type="gramStart"/>
      <w:r>
        <w:t>As</w:t>
      </w:r>
      <w:r w:rsidR="00F01FFB">
        <w:t xml:space="preserve"> a consequence of</w:t>
      </w:r>
      <w:proofErr w:type="gramEnd"/>
      <w:r w:rsidR="00F01FFB">
        <w:t xml:space="preserve"> these </w:t>
      </w:r>
      <w:r w:rsidR="000E1C91">
        <w:t>observations,</w:t>
      </w:r>
      <w:r w:rsidR="00F01FFB">
        <w:t xml:space="preserve"> we propose:</w:t>
      </w:r>
    </w:p>
    <w:p w14:paraId="5CC7A74B" w14:textId="71194690" w:rsidR="00B33921" w:rsidRDefault="00F01FFB" w:rsidP="00F01FFB">
      <w:pPr>
        <w:pStyle w:val="RAN4proposal"/>
      </w:pPr>
      <w:bookmarkStart w:id="13" w:name="_Toc127438661"/>
      <w:bookmarkStart w:id="14" w:name="_Toc127515546"/>
      <w:r>
        <w:t>When using segments size</w:t>
      </w:r>
      <w:r w:rsidR="00EA77A0">
        <w:t xml:space="preserve"> (</w:t>
      </w:r>
      <m:oMath>
        <m:sSubSup>
          <m:sSubSupPr>
            <m:ctrlPr>
              <w:rPr>
                <w:rFonts w:ascii="Cambria Math" w:hAnsi="Cambria Math" w:cs="Calibri"/>
                <w:lang w:val=""/>
              </w:rPr>
            </m:ctrlPr>
          </m:sSubSupPr>
          <m:e>
            <m:r>
              <m:rPr>
                <m:sty m:val="bi"/>
              </m:rPr>
              <w:rPr>
                <w:rFonts w:ascii="Cambria Math" w:hAnsi="Cambria Math" w:cs="Calibri"/>
                <w:szCs w:val="20"/>
                <w:lang w:val=""/>
              </w:rPr>
              <m:t>N</m:t>
            </m:r>
            <m:ctrlPr>
              <w:rPr>
                <w:rFonts w:ascii="Cambria Math" w:hAnsi="Cambria Math" w:cs="Calibri"/>
                <w:i/>
                <w:szCs w:val="20"/>
                <w:lang w:val=""/>
              </w:rPr>
            </m:ctrlPr>
          </m:e>
          <m:sub>
            <m:r>
              <m:rPr>
                <m:sty m:val="bi"/>
              </m:rPr>
              <w:rPr>
                <w:rFonts w:ascii="Cambria Math" w:hAnsi="Cambria Math" w:cs="Calibri"/>
                <w:szCs w:val="20"/>
                <w:lang w:val=""/>
              </w:rPr>
              <m:t>segment</m:t>
            </m:r>
          </m:sub>
          <m:sup>
            <m:r>
              <m:rPr>
                <m:sty m:val="bi"/>
              </m:rPr>
              <w:rPr>
                <w:rFonts w:ascii="Cambria Math" w:hAnsi="Cambria Math" w:cs="Calibri"/>
                <w:szCs w:val="20"/>
                <w:lang w:val=""/>
              </w:rPr>
              <m:t>precompensation</m:t>
            </m:r>
          </m:sup>
        </m:sSubSup>
      </m:oMath>
      <w:r w:rsidR="00EA77A0">
        <w:t>)</w:t>
      </w:r>
      <w:r>
        <w:t xml:space="preserve"> greater than 1, for NPRACH</w:t>
      </w:r>
      <w:r w:rsidR="00033120">
        <w:t>, NPUSCH</w:t>
      </w:r>
      <w:r>
        <w:t xml:space="preserve"> and NPUCCH, create additional frequency doppler shift offset for every subsequent repetition after the first in a segment.  FFS: On the value of the additional offset.</w:t>
      </w:r>
      <w:bookmarkEnd w:id="13"/>
      <w:bookmarkEnd w:id="14"/>
    </w:p>
    <w:p w14:paraId="72A26410" w14:textId="30D4101C" w:rsidR="00F01FFB" w:rsidRPr="00F01FFB" w:rsidRDefault="00F01FFB" w:rsidP="00F01FFB">
      <w:r>
        <w:t xml:space="preserve">Depending on the elevation angle between the satellite and the UE on the ground considered as the reference scenario, the frequency doppler shift might be </w:t>
      </w:r>
      <w:r w:rsidR="00EA77A0">
        <w:t>less relevant</w:t>
      </w:r>
      <w:r>
        <w:t xml:space="preserve">, however, the transmit timing offset across </w:t>
      </w:r>
      <w:r w:rsidR="00EA77A0">
        <w:t xml:space="preserve">subsequent repetitions in a segment becomes more relevant. </w:t>
      </w:r>
    </w:p>
    <w:p w14:paraId="2280E15E" w14:textId="23C230E4" w:rsidR="00F01FFB" w:rsidRDefault="00F01FFB" w:rsidP="00F01FFB">
      <w:pPr>
        <w:pStyle w:val="RAN4proposal"/>
      </w:pPr>
      <w:bookmarkStart w:id="15" w:name="_Toc127438662"/>
      <w:bookmarkStart w:id="16" w:name="_Toc127515547"/>
      <w:r>
        <w:t>Evaluate if an offset in transmit timing need</w:t>
      </w:r>
      <w:r w:rsidR="000A76F7">
        <w:t>s</w:t>
      </w:r>
      <w:r>
        <w:t xml:space="preserve"> to be applied </w:t>
      </w:r>
      <w:r w:rsidR="00EA77A0">
        <w:t>to the subsequent repetitions in a segment as well.</w:t>
      </w:r>
      <w:bookmarkEnd w:id="15"/>
      <w:bookmarkEnd w:id="16"/>
    </w:p>
    <w:p w14:paraId="42B30C3F" w14:textId="77777777" w:rsidR="00A30875" w:rsidRPr="006E6A5F" w:rsidRDefault="00A30875" w:rsidP="006E6A5F"/>
    <w:p w14:paraId="49BB1B45" w14:textId="2F850084" w:rsidR="000F21FB" w:rsidRPr="000F21FB" w:rsidRDefault="000F21FB" w:rsidP="000F21FB">
      <w:pPr>
        <w:pStyle w:val="RAN4H2"/>
      </w:pPr>
      <w:r w:rsidRPr="000F21FB">
        <w:t xml:space="preserve">Impact of pre-compensation </w:t>
      </w:r>
      <w:r>
        <w:t xml:space="preserve">gap </w:t>
      </w:r>
      <w:r w:rsidRPr="000F21FB">
        <w:t xml:space="preserve">on </w:t>
      </w:r>
      <w:r>
        <w:t xml:space="preserve">SAN </w:t>
      </w:r>
      <w:r w:rsidRPr="000F21FB">
        <w:t xml:space="preserve">demodulation </w:t>
      </w:r>
    </w:p>
    <w:p w14:paraId="14107AE5" w14:textId="40626A72" w:rsidR="009626EC" w:rsidRDefault="00BF0037" w:rsidP="00E330D1">
      <w:r>
        <w:t xml:space="preserve">There is an expected timing advance drift across repetitions within the segment, </w:t>
      </w:r>
      <w:r w:rsidR="00212749">
        <w:t xml:space="preserve">whereas the timing advance pre-compensation is only expected to be adjusted in the interval between segments; furthermore, in some </w:t>
      </w:r>
      <w:r w:rsidR="00AC563A">
        <w:t xml:space="preserve">cases, the timing advance of the next segment is considerably larger than the timing advance of the </w:t>
      </w:r>
      <w:r w:rsidR="00574825">
        <w:t xml:space="preserve">current segment, once the adjustment is performed. </w:t>
      </w:r>
      <w:r w:rsidR="00EA77A0">
        <w:t xml:space="preserve">This would cause a problem for UL transmission, as the transmission of the subsequent segment would potentially need to be started before the transmission of the current segment is finalized, which would not be possible. </w:t>
      </w:r>
      <w:proofErr w:type="gramStart"/>
      <w:r w:rsidR="00EA77A0">
        <w:t>In order to</w:t>
      </w:r>
      <w:proofErr w:type="gramEnd"/>
      <w:r w:rsidR="00EA77A0">
        <w:t xml:space="preserve"> avoid this situation RAN1 has introduced</w:t>
      </w:r>
      <w:r w:rsidR="00B70B99">
        <w:t>,</w:t>
      </w:r>
      <w:r w:rsidR="00EA77A0">
        <w:t xml:space="preserve"> as indicated in their LS to RAN4</w:t>
      </w:r>
      <w:r w:rsidR="00F51E90">
        <w:t xml:space="preserve"> </w:t>
      </w:r>
      <w:r w:rsidR="00A60724">
        <w:fldChar w:fldCharType="begin"/>
      </w:r>
      <w:r w:rsidR="00A60724">
        <w:instrText xml:space="preserve"> REF _Ref127275128 \r \h </w:instrText>
      </w:r>
      <w:r w:rsidR="00A60724">
        <w:fldChar w:fldCharType="separate"/>
      </w:r>
      <w:r w:rsidR="00A60724">
        <w:t>[</w:t>
      </w:r>
      <w:r w:rsidR="00A60724">
        <w:fldChar w:fldCharType="end"/>
      </w:r>
      <w:r w:rsidR="00B70B99">
        <w:t>,</w:t>
      </w:r>
      <w:r w:rsidR="00EA77A0">
        <w:t xml:space="preserve"> the concept of “pre-compensation gap”.</w:t>
      </w:r>
    </w:p>
    <w:p w14:paraId="4413161E" w14:textId="1B831029" w:rsidR="00BF71F9" w:rsidRDefault="00EA77A0" w:rsidP="00E330D1">
      <w:r>
        <w:t>As described in the box below, the pre</w:t>
      </w:r>
      <w:r w:rsidR="00395F26">
        <w:t>-</w:t>
      </w:r>
      <w:r>
        <w:t xml:space="preserve">compensation gap is a gap in UL transmission, where parts of the first repetition of the next segment </w:t>
      </w:r>
      <w:r w:rsidR="00F007CA">
        <w:t xml:space="preserve">to </w:t>
      </w:r>
      <w:r>
        <w:t xml:space="preserve">be transmitted in UL are mapped by higher layers but not transmitted (“dropped”) by PHY, as the transmission of the current segment is not yet finished. </w:t>
      </w:r>
    </w:p>
    <w:p w14:paraId="5CCEF856" w14:textId="76360595" w:rsidR="00D00107" w:rsidRDefault="00D00107" w:rsidP="00E330D1">
      <w:r>
        <w:t>Whilst RAN1 have termed the overlap of the UL transmissions, and subsequent muting, ‘pre-compensation gaps’</w:t>
      </w:r>
      <w:r w:rsidR="006206C0">
        <w:t>, so in practice</w:t>
      </w:r>
      <w:r>
        <w:t xml:space="preserve"> we </w:t>
      </w:r>
      <w:r w:rsidR="006206C0">
        <w:t>can</w:t>
      </w:r>
      <w:r>
        <w:t xml:space="preserve"> consider</w:t>
      </w:r>
      <w:r w:rsidR="00697B82">
        <w:t xml:space="preserve"> the feature</w:t>
      </w:r>
      <w:r>
        <w:t xml:space="preserve"> as ‘overlap UL muting’</w:t>
      </w:r>
      <w:r w:rsidR="0022316F">
        <w:t>.</w:t>
      </w:r>
    </w:p>
    <w:p w14:paraId="1D095EA1" w14:textId="5ABCC17A" w:rsidR="005C23A4" w:rsidRDefault="005C23A4" w:rsidP="005C23A4"/>
    <w:tbl>
      <w:tblPr>
        <w:tblStyle w:val="TableGrid"/>
        <w:tblW w:w="0" w:type="auto"/>
        <w:tblLook w:val="04A0" w:firstRow="1" w:lastRow="0" w:firstColumn="1" w:lastColumn="0" w:noHBand="0" w:noVBand="1"/>
      </w:tblPr>
      <w:tblGrid>
        <w:gridCol w:w="9617"/>
      </w:tblGrid>
      <w:tr w:rsidR="00EA77A0" w14:paraId="29DAB8ED" w14:textId="77777777" w:rsidTr="00EA77A0">
        <w:tc>
          <w:tcPr>
            <w:tcW w:w="9617" w:type="dxa"/>
          </w:tcPr>
          <w:p w14:paraId="3069F871" w14:textId="47E11355" w:rsidR="00270B18" w:rsidRPr="0071005E" w:rsidRDefault="00270B18" w:rsidP="0071005E">
            <w:pPr>
              <w:rPr>
                <w:b/>
                <w:bCs/>
                <w:sz w:val="22"/>
                <w:szCs w:val="24"/>
                <w:u w:val="single"/>
                <w:lang w:val="en-GB" w:eastAsia="ko-KR"/>
              </w:rPr>
            </w:pPr>
            <w:r w:rsidRPr="0071005E">
              <w:rPr>
                <w:b/>
                <w:bCs/>
                <w:sz w:val="22"/>
                <w:szCs w:val="24"/>
                <w:u w:val="single"/>
                <w:lang w:val="en-GB" w:eastAsia="ko-KR"/>
              </w:rPr>
              <w:lastRenderedPageBreak/>
              <w:t>TS 36.21</w:t>
            </w:r>
            <w:r w:rsidR="009072C2">
              <w:rPr>
                <w:b/>
                <w:bCs/>
                <w:sz w:val="22"/>
                <w:szCs w:val="24"/>
                <w:u w:val="single"/>
                <w:lang w:val="en-GB" w:eastAsia="ko-KR"/>
              </w:rPr>
              <w:t>1</w:t>
            </w:r>
            <w:r w:rsidRPr="0071005E">
              <w:rPr>
                <w:b/>
                <w:bCs/>
                <w:sz w:val="22"/>
                <w:szCs w:val="24"/>
                <w:u w:val="single"/>
                <w:lang w:val="en-GB" w:eastAsia="ko-KR"/>
              </w:rPr>
              <w:t>, Rel. 17.</w:t>
            </w:r>
            <w:r w:rsidR="009072C2">
              <w:rPr>
                <w:b/>
                <w:bCs/>
                <w:sz w:val="22"/>
                <w:szCs w:val="24"/>
                <w:u w:val="single"/>
                <w:lang w:val="en-GB" w:eastAsia="ko-KR"/>
              </w:rPr>
              <w:t>3</w:t>
            </w:r>
            <w:r w:rsidRPr="0071005E">
              <w:rPr>
                <w:b/>
                <w:bCs/>
                <w:sz w:val="22"/>
                <w:szCs w:val="24"/>
                <w:u w:val="single"/>
                <w:lang w:val="en-GB" w:eastAsia="ko-KR"/>
              </w:rPr>
              <w:t>.0</w:t>
            </w:r>
            <w:r w:rsidR="00205FDB">
              <w:rPr>
                <w:b/>
                <w:bCs/>
                <w:sz w:val="22"/>
                <w:szCs w:val="24"/>
                <w:u w:val="single"/>
                <w:lang w:val="en-GB" w:eastAsia="ko-KR"/>
              </w:rPr>
              <w:t xml:space="preserve"> </w:t>
            </w:r>
            <w:r w:rsidR="00205FDB">
              <w:rPr>
                <w:b/>
                <w:bCs/>
                <w:sz w:val="22"/>
                <w:szCs w:val="24"/>
                <w:u w:val="single"/>
                <w:lang w:val="en-GB" w:eastAsia="ko-KR"/>
              </w:rPr>
              <w:fldChar w:fldCharType="begin"/>
            </w:r>
            <w:r w:rsidR="00205FDB">
              <w:rPr>
                <w:b/>
                <w:bCs/>
                <w:sz w:val="22"/>
                <w:szCs w:val="24"/>
                <w:u w:val="single"/>
                <w:lang w:val="en-GB" w:eastAsia="ko-KR"/>
              </w:rPr>
              <w:instrText xml:space="preserve"> REF _Ref126748877 \r \h </w:instrText>
            </w:r>
            <w:r w:rsidR="00205FDB">
              <w:rPr>
                <w:b/>
                <w:bCs/>
                <w:sz w:val="22"/>
                <w:szCs w:val="24"/>
                <w:u w:val="single"/>
                <w:lang w:val="en-GB" w:eastAsia="ko-KR"/>
              </w:rPr>
            </w:r>
            <w:r w:rsidR="00205FDB">
              <w:rPr>
                <w:b/>
                <w:bCs/>
                <w:sz w:val="22"/>
                <w:szCs w:val="24"/>
                <w:u w:val="single"/>
                <w:lang w:val="en-GB" w:eastAsia="ko-KR"/>
              </w:rPr>
              <w:fldChar w:fldCharType="separate"/>
            </w:r>
            <w:r w:rsidR="00840D97">
              <w:rPr>
                <w:b/>
                <w:bCs/>
                <w:sz w:val="22"/>
                <w:szCs w:val="24"/>
                <w:u w:val="single"/>
                <w:lang w:val="en-GB" w:eastAsia="ko-KR"/>
              </w:rPr>
              <w:t>[6]</w:t>
            </w:r>
            <w:r w:rsidR="00205FDB">
              <w:rPr>
                <w:b/>
                <w:bCs/>
                <w:sz w:val="22"/>
                <w:szCs w:val="24"/>
                <w:u w:val="single"/>
                <w:lang w:val="en-GB" w:eastAsia="ko-KR"/>
              </w:rPr>
              <w:fldChar w:fldCharType="end"/>
            </w:r>
          </w:p>
          <w:p w14:paraId="075A5B37" w14:textId="77777777" w:rsidR="00270B18" w:rsidRDefault="00270B18" w:rsidP="00270B18">
            <w:pPr>
              <w:pStyle w:val="Heading3"/>
              <w:outlineLvl w:val="2"/>
            </w:pPr>
          </w:p>
          <w:p w14:paraId="0BF6EAE1" w14:textId="56AEB4C9" w:rsidR="00270B18" w:rsidRDefault="00270B18" w:rsidP="00270B18">
            <w:pPr>
              <w:pStyle w:val="Heading3"/>
              <w:outlineLvl w:val="2"/>
            </w:pPr>
            <w:r>
              <w:t>5.3.4</w:t>
            </w:r>
            <w:r>
              <w:tab/>
              <w:t>Mapping to physical resources</w:t>
            </w:r>
          </w:p>
          <w:p w14:paraId="1F7D6878" w14:textId="3025FA40" w:rsidR="0071005E" w:rsidRDefault="0071005E" w:rsidP="0071005E">
            <w:r>
              <w:rPr>
                <w:noProof/>
              </w:rPr>
              <w:t xml:space="preserve">For BL/CE UEs communicating over NTN, for PUSCH transmission, for frame structure type 1, after a transmission duration of </w:t>
            </w:r>
            <m:oMath>
              <m:sSubSup>
                <m:sSubSupPr>
                  <m:ctrlPr>
                    <w:rPr>
                      <w:rFonts w:ascii="Cambria Math" w:eastAsia="Calibri" w:hAnsi="Cambria Math"/>
                      <w:lang w:eastAsia="ko-KR"/>
                    </w:rPr>
                  </m:ctrlPr>
                </m:sSubSupPr>
                <m:e>
                  <m:r>
                    <w:rPr>
                      <w:rFonts w:ascii="Cambria Math" w:hAnsi="Cambria Math"/>
                      <w:lang w:eastAsia="ko-KR"/>
                    </w:rPr>
                    <m:t>N</m:t>
                  </m:r>
                  <m:ctrlPr>
                    <w:rPr>
                      <w:rFonts w:ascii="Cambria Math" w:hAnsi="Cambria Math"/>
                      <w:i/>
                      <w:lang w:eastAsia="ko-KR"/>
                    </w:rPr>
                  </m:ctrlP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noProof/>
              </w:rPr>
              <w:t xml:space="preserve"> time units (which may include subframes that are not BL/CE UL subframes),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Pr>
                <w:noProof/>
              </w:rPr>
              <w:t xml:space="preserve"> time units shall be counted for the PUSCH resource mapping but not used for transmission of the PUSCH, according to the single UE capability </w:t>
            </w:r>
            <w:r>
              <w:rPr>
                <w:i/>
                <w:iCs/>
                <w:noProof/>
              </w:rPr>
              <w:t>ue-CE-NeedSegmentedPrecompensationGaps</w:t>
            </w:r>
            <w:r>
              <w:rPr>
                <w:noProof/>
              </w:rPr>
              <w:t xml:space="preserve">, as specified in 3GPP TS 36.331 </w:t>
            </w:r>
            <w:r w:rsidR="00487D85">
              <w:rPr>
                <w:noProof/>
              </w:rPr>
              <w:fldChar w:fldCharType="begin"/>
            </w:r>
            <w:r w:rsidR="00487D85">
              <w:rPr>
                <w:noProof/>
              </w:rPr>
              <w:instrText xml:space="preserve"> REF _Ref126748895 \r \h </w:instrText>
            </w:r>
            <w:r w:rsidR="00487D85">
              <w:rPr>
                <w:noProof/>
              </w:rPr>
            </w:r>
            <w:r w:rsidR="00487D85">
              <w:rPr>
                <w:noProof/>
              </w:rPr>
              <w:fldChar w:fldCharType="separate"/>
            </w:r>
            <w:r w:rsidR="00487D85">
              <w:rPr>
                <w:noProof/>
              </w:rPr>
              <w:t>[7]</w:t>
            </w:r>
            <w:r w:rsidR="00487D85">
              <w:rPr>
                <w:noProof/>
              </w:rPr>
              <w:fldChar w:fldCharType="end"/>
            </w:r>
            <w:r>
              <w:rPr>
                <w:noProof/>
              </w:rPr>
              <w:t xml:space="preserve">. </w:t>
            </w:r>
            <w:r w:rsidR="00940B48">
              <w:t xml:space="preserve">The quantity </w:t>
            </w:r>
            <m:oMath>
              <m:sSubSup>
                <m:sSubSupPr>
                  <m:ctrlPr>
                    <w:rPr>
                      <w:rFonts w:ascii="Cambria Math" w:hAnsi="Cambria Math"/>
                      <w:i/>
                      <w:noProof/>
                      <w:sz w:val="24"/>
                      <w:szCs w:val="24"/>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Pr>
                <w:noProof/>
              </w:rPr>
              <w:t xml:space="preserve"> is provided by higher layers, and the quantity </w:t>
            </w:r>
            <m:oMath>
              <m:sSubSup>
                <m:sSubSupPr>
                  <m:ctrlPr>
                    <w:rPr>
                      <w:rFonts w:ascii="Cambria Math" w:hAnsi="Cambria Math"/>
                      <w:i/>
                      <w:noProof/>
                      <w:sz w:val="24"/>
                      <w:szCs w:val="24"/>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Pr>
                <w:noProof/>
              </w:rPr>
              <w:t xml:space="preserve"> is configured by higher layers based on the UE capability, if signalled.</w:t>
            </w:r>
          </w:p>
          <w:p w14:paraId="4D1B42B3" w14:textId="33EF3785" w:rsidR="005633AA" w:rsidRPr="005633AA" w:rsidRDefault="005633AA" w:rsidP="00687CDF"/>
        </w:tc>
      </w:tr>
    </w:tbl>
    <w:p w14:paraId="6ED0210D" w14:textId="77777777" w:rsidR="00EA77A0" w:rsidRDefault="00EA77A0" w:rsidP="005C23A4"/>
    <w:p w14:paraId="2665FE6F" w14:textId="6630F8B8" w:rsidR="00A970F4" w:rsidRDefault="00A970F4" w:rsidP="00D75581">
      <w:r>
        <w:t xml:space="preserve">Dropping part of UL transmissions </w:t>
      </w:r>
      <w:r w:rsidR="00EC3A04">
        <w:t xml:space="preserve">will </w:t>
      </w:r>
      <w:proofErr w:type="gramStart"/>
      <w:r w:rsidR="00EC3A04">
        <w:t>have</w:t>
      </w:r>
      <w:r>
        <w:t xml:space="preserve"> an effect </w:t>
      </w:r>
      <w:r w:rsidR="002C4176">
        <w:t>on</w:t>
      </w:r>
      <w:proofErr w:type="gramEnd"/>
      <w:r w:rsidR="002C4176">
        <w:t xml:space="preserve"> the demodulation at the SAN side, </w:t>
      </w:r>
      <w:r w:rsidR="00246D72">
        <w:t>especially</w:t>
      </w:r>
      <w:r w:rsidR="002C4176">
        <w:t xml:space="preserve"> considering that some UEs might have the capability to drop up to one subframe</w:t>
      </w:r>
      <w:r w:rsidR="0005061D">
        <w:t xml:space="preserve"> (or two slots for NB-IoT)</w:t>
      </w:r>
      <w:r w:rsidR="002C4176">
        <w:t>:</w:t>
      </w:r>
    </w:p>
    <w:tbl>
      <w:tblPr>
        <w:tblStyle w:val="TableGrid"/>
        <w:tblW w:w="0" w:type="auto"/>
        <w:tblLook w:val="04A0" w:firstRow="1" w:lastRow="0" w:firstColumn="1" w:lastColumn="0" w:noHBand="0" w:noVBand="1"/>
      </w:tblPr>
      <w:tblGrid>
        <w:gridCol w:w="9617"/>
      </w:tblGrid>
      <w:tr w:rsidR="002C4176" w14:paraId="7980B4A2" w14:textId="77777777" w:rsidTr="002C4176">
        <w:tc>
          <w:tcPr>
            <w:tcW w:w="9617" w:type="dxa"/>
          </w:tcPr>
          <w:p w14:paraId="6BC74CF8" w14:textId="6C67F292" w:rsidR="002C4176" w:rsidRPr="00BB24FB" w:rsidRDefault="002C4176" w:rsidP="005C23A4">
            <w:pPr>
              <w:rPr>
                <w:b/>
                <w:bCs/>
                <w:sz w:val="22"/>
                <w:szCs w:val="24"/>
                <w:u w:val="single"/>
                <w:lang w:val="en-GB" w:eastAsia="ko-KR"/>
              </w:rPr>
            </w:pPr>
            <w:r w:rsidRPr="00BB24FB">
              <w:rPr>
                <w:b/>
                <w:bCs/>
                <w:sz w:val="22"/>
                <w:szCs w:val="24"/>
                <w:u w:val="single"/>
                <w:lang w:val="en-GB" w:eastAsia="ko-KR"/>
              </w:rPr>
              <w:t>TS 36.331 Rel. 17.3.0</w:t>
            </w:r>
            <w:r w:rsidR="00205FDB">
              <w:rPr>
                <w:b/>
                <w:bCs/>
                <w:sz w:val="22"/>
                <w:szCs w:val="24"/>
                <w:u w:val="single"/>
                <w:lang w:val="en-GB" w:eastAsia="ko-KR"/>
              </w:rPr>
              <w:t xml:space="preserve"> </w:t>
            </w:r>
            <w:r w:rsidR="00205FDB">
              <w:rPr>
                <w:b/>
                <w:bCs/>
                <w:sz w:val="22"/>
                <w:szCs w:val="24"/>
                <w:u w:val="single"/>
                <w:lang w:val="en-GB" w:eastAsia="ko-KR"/>
              </w:rPr>
              <w:fldChar w:fldCharType="begin"/>
            </w:r>
            <w:r w:rsidR="00205FDB">
              <w:rPr>
                <w:b/>
                <w:bCs/>
                <w:sz w:val="22"/>
                <w:szCs w:val="24"/>
                <w:u w:val="single"/>
                <w:lang w:val="en-GB" w:eastAsia="ko-KR"/>
              </w:rPr>
              <w:instrText xml:space="preserve"> REF _Ref126748895 \r \h </w:instrText>
            </w:r>
            <w:r w:rsidR="00205FDB">
              <w:rPr>
                <w:b/>
                <w:bCs/>
                <w:sz w:val="22"/>
                <w:szCs w:val="24"/>
                <w:u w:val="single"/>
                <w:lang w:val="en-GB" w:eastAsia="ko-KR"/>
              </w:rPr>
            </w:r>
            <w:r w:rsidR="00205FDB">
              <w:rPr>
                <w:b/>
                <w:bCs/>
                <w:sz w:val="22"/>
                <w:szCs w:val="24"/>
                <w:u w:val="single"/>
                <w:lang w:val="en-GB" w:eastAsia="ko-KR"/>
              </w:rPr>
              <w:fldChar w:fldCharType="separate"/>
            </w:r>
            <w:r w:rsidR="00840D97">
              <w:rPr>
                <w:b/>
                <w:bCs/>
                <w:sz w:val="22"/>
                <w:szCs w:val="24"/>
                <w:u w:val="single"/>
                <w:lang w:val="en-GB" w:eastAsia="ko-KR"/>
              </w:rPr>
              <w:t>[7]</w:t>
            </w:r>
            <w:r w:rsidR="00205FDB">
              <w:rPr>
                <w:b/>
                <w:bCs/>
                <w:sz w:val="22"/>
                <w:szCs w:val="24"/>
                <w:u w:val="single"/>
                <w:lang w:val="en-GB" w:eastAsia="ko-KR"/>
              </w:rPr>
              <w:fldChar w:fldCharType="end"/>
            </w:r>
          </w:p>
          <w:p w14:paraId="63B1541D" w14:textId="77777777" w:rsidR="002C4176" w:rsidRDefault="002C4176" w:rsidP="005C23A4"/>
          <w:p w14:paraId="3CB26DB7" w14:textId="59C230DF" w:rsidR="007C13B4" w:rsidRPr="00BB24FB" w:rsidRDefault="007C13B4" w:rsidP="007C13B4">
            <w:pPr>
              <w:pStyle w:val="Heading4"/>
              <w:outlineLvl w:val="3"/>
              <w:rPr>
                <w:rStyle w:val="BookTitle"/>
                <w:i/>
                <w:color w:val="auto"/>
              </w:rPr>
            </w:pPr>
            <w:bookmarkStart w:id="17" w:name="_Toc20487305"/>
            <w:bookmarkStart w:id="18" w:name="_Toc29342600"/>
            <w:bookmarkStart w:id="19" w:name="_Toc29343739"/>
            <w:bookmarkStart w:id="20" w:name="_Toc36567004"/>
            <w:bookmarkStart w:id="21" w:name="_Toc36810444"/>
            <w:bookmarkStart w:id="22" w:name="_Toc36846808"/>
            <w:bookmarkStart w:id="23" w:name="_Toc36939461"/>
            <w:bookmarkStart w:id="24" w:name="_Toc37082441"/>
            <w:bookmarkStart w:id="25" w:name="_Toc46481075"/>
            <w:bookmarkStart w:id="26" w:name="_Toc46482309"/>
            <w:bookmarkStart w:id="27" w:name="_Toc46483543"/>
            <w:bookmarkStart w:id="28" w:name="_Toc124515421"/>
            <w:r w:rsidRPr="00BB24FB">
              <w:rPr>
                <w:rStyle w:val="BookTitle"/>
                <w:color w:val="auto"/>
              </w:rPr>
              <w:t>–</w:t>
            </w:r>
            <w:r w:rsidRPr="00BB24FB">
              <w:rPr>
                <w:rStyle w:val="BookTitle"/>
                <w:color w:val="auto"/>
              </w:rPr>
              <w:tab/>
            </w:r>
            <w:proofErr w:type="spellStart"/>
            <w:r w:rsidRPr="00BB24FB">
              <w:rPr>
                <w:rStyle w:val="BookTitle"/>
                <w:i/>
                <w:color w:val="auto"/>
              </w:rPr>
              <w:t>PhysicalConfigDedicated</w:t>
            </w:r>
            <w:bookmarkEnd w:id="17"/>
            <w:bookmarkEnd w:id="18"/>
            <w:bookmarkEnd w:id="19"/>
            <w:bookmarkEnd w:id="20"/>
            <w:bookmarkEnd w:id="21"/>
            <w:bookmarkEnd w:id="22"/>
            <w:bookmarkEnd w:id="23"/>
            <w:bookmarkEnd w:id="24"/>
            <w:bookmarkEnd w:id="25"/>
            <w:bookmarkEnd w:id="26"/>
            <w:bookmarkEnd w:id="27"/>
            <w:bookmarkEnd w:id="28"/>
            <w:proofErr w:type="spellEnd"/>
            <w:r w:rsidRPr="00BB24FB">
              <w:rPr>
                <w:rStyle w:val="BookTitle"/>
                <w:i/>
                <w:color w:val="auto"/>
              </w:rPr>
              <w:t xml:space="preserve"> (</w:t>
            </w:r>
            <w:proofErr w:type="spellStart"/>
            <w:r w:rsidRPr="00BB24FB">
              <w:rPr>
                <w:rStyle w:val="BookTitle"/>
                <w:i/>
                <w:color w:val="auto"/>
              </w:rPr>
              <w:t>eMTC</w:t>
            </w:r>
            <w:proofErr w:type="spellEnd"/>
            <w:r w:rsidRPr="00BB24FB">
              <w:rPr>
                <w:rStyle w:val="BookTitle"/>
                <w:i/>
                <w:color w:val="auto"/>
              </w:rPr>
              <w:t>)</w:t>
            </w:r>
          </w:p>
          <w:p w14:paraId="1E2245F6" w14:textId="77777777" w:rsidR="005D5F10" w:rsidRPr="005D5F10" w:rsidRDefault="005D5F10" w:rsidP="005D5F10"/>
          <w:p w14:paraId="4C958397" w14:textId="02C2BCC1" w:rsidR="002C4176" w:rsidRDefault="002C4176" w:rsidP="005C23A4">
            <w:r w:rsidRPr="0009760C">
              <w:rPr>
                <w:highlight w:val="lightGray"/>
              </w:rPr>
              <w:t>uplinkSegmentedPrecompensationGap-r</w:t>
            </w:r>
            <w:proofErr w:type="gramStart"/>
            <w:r w:rsidRPr="0009760C">
              <w:rPr>
                <w:highlight w:val="lightGray"/>
              </w:rPr>
              <w:t>17  ENUMERATED</w:t>
            </w:r>
            <w:proofErr w:type="gramEnd"/>
            <w:r w:rsidRPr="0009760C">
              <w:rPr>
                <w:highlight w:val="lightGray"/>
              </w:rPr>
              <w:t xml:space="preserve"> {sym1,sl1,sf1}</w:t>
            </w:r>
            <w:r w:rsidRPr="0009760C">
              <w:rPr>
                <w:highlight w:val="lightGray"/>
              </w:rPr>
              <w:tab/>
            </w:r>
            <w:r>
              <w:t xml:space="preserve"> </w:t>
            </w:r>
          </w:p>
          <w:p w14:paraId="178EDD05" w14:textId="77777777" w:rsidR="00BB24FB" w:rsidRDefault="00BB24FB" w:rsidP="005C23A4"/>
          <w:p w14:paraId="5D014B6D" w14:textId="77777777" w:rsidR="005D61CD" w:rsidRDefault="005D61CD" w:rsidP="005D61CD">
            <w:pPr>
              <w:pStyle w:val="TAL"/>
              <w:rPr>
                <w:b/>
                <w:i/>
                <w:noProof/>
                <w:lang w:eastAsia="en-GB"/>
              </w:rPr>
            </w:pPr>
            <w:r>
              <w:rPr>
                <w:b/>
                <w:i/>
                <w:noProof/>
                <w:lang w:eastAsia="en-GB"/>
              </w:rPr>
              <w:t>uplinkSegmentedPrecompensationGap</w:t>
            </w:r>
          </w:p>
          <w:p w14:paraId="7D63D2C3" w14:textId="15B77170" w:rsidR="002C4176" w:rsidRDefault="005D61CD" w:rsidP="005D61CD">
            <w:r>
              <w:t xml:space="preserve">Indicates the gap value between segments for PUSCH and PUCCH for TA pre-compensation. </w:t>
            </w:r>
            <w:r>
              <w:rPr>
                <w:lang w:eastAsia="en-GB"/>
              </w:rPr>
              <w:t>Value sym1 corresponds to 1 symbol, value sl1 corresponds to 1 slot, value sf1 corresponds to 1 subframe.</w:t>
            </w:r>
          </w:p>
          <w:p w14:paraId="3AE06D0A" w14:textId="77777777" w:rsidR="002C4176" w:rsidRDefault="002C4176" w:rsidP="005C23A4"/>
          <w:p w14:paraId="665B4528" w14:textId="010624B5" w:rsidR="00653B7A" w:rsidRDefault="00653B7A" w:rsidP="00653B7A">
            <w:pPr>
              <w:pStyle w:val="Heading4"/>
              <w:outlineLvl w:val="3"/>
              <w:rPr>
                <w:rStyle w:val="BookTitle"/>
                <w:i/>
                <w:iCs/>
                <w:color w:val="auto"/>
              </w:rPr>
            </w:pPr>
            <w:bookmarkStart w:id="29" w:name="_Toc20487619"/>
            <w:bookmarkStart w:id="30" w:name="_Toc29342921"/>
            <w:bookmarkStart w:id="31" w:name="_Toc29344060"/>
            <w:bookmarkStart w:id="32" w:name="_Toc36567326"/>
            <w:bookmarkStart w:id="33" w:name="_Toc36810781"/>
            <w:bookmarkStart w:id="34" w:name="_Toc36847145"/>
            <w:bookmarkStart w:id="35" w:name="_Toc36939798"/>
            <w:bookmarkStart w:id="36" w:name="_Toc37082778"/>
            <w:bookmarkStart w:id="37" w:name="_Toc46481417"/>
            <w:bookmarkStart w:id="38" w:name="_Toc46482651"/>
            <w:bookmarkStart w:id="39" w:name="_Toc46483885"/>
            <w:bookmarkStart w:id="40" w:name="_Toc124515769"/>
            <w:r w:rsidRPr="00BB24FB">
              <w:rPr>
                <w:rStyle w:val="BookTitle"/>
                <w:i/>
                <w:iCs/>
                <w:color w:val="auto"/>
              </w:rPr>
              <w:t>–</w:t>
            </w:r>
            <w:r w:rsidRPr="00BB24FB">
              <w:rPr>
                <w:rStyle w:val="BookTitle"/>
                <w:i/>
                <w:iCs/>
                <w:color w:val="auto"/>
              </w:rPr>
              <w:tab/>
            </w:r>
            <w:proofErr w:type="spellStart"/>
            <w:r w:rsidRPr="00BB24FB">
              <w:rPr>
                <w:rStyle w:val="BookTitle"/>
                <w:i/>
                <w:iCs/>
                <w:color w:val="auto"/>
              </w:rPr>
              <w:t>PhysicalConfigDedicated</w:t>
            </w:r>
            <w:proofErr w:type="spellEnd"/>
            <w:r w:rsidRPr="00BB24FB">
              <w:rPr>
                <w:rStyle w:val="BookTitle"/>
                <w:i/>
                <w:iCs/>
                <w:color w:val="auto"/>
              </w:rPr>
              <w:t>-NB</w:t>
            </w:r>
            <w:bookmarkEnd w:id="29"/>
            <w:bookmarkEnd w:id="30"/>
            <w:bookmarkEnd w:id="31"/>
            <w:bookmarkEnd w:id="32"/>
            <w:bookmarkEnd w:id="33"/>
            <w:bookmarkEnd w:id="34"/>
            <w:bookmarkEnd w:id="35"/>
            <w:bookmarkEnd w:id="36"/>
            <w:bookmarkEnd w:id="37"/>
            <w:bookmarkEnd w:id="38"/>
            <w:bookmarkEnd w:id="39"/>
            <w:bookmarkEnd w:id="40"/>
            <w:r w:rsidRPr="00BB24FB">
              <w:rPr>
                <w:rStyle w:val="BookTitle"/>
                <w:i/>
                <w:iCs/>
                <w:color w:val="auto"/>
              </w:rPr>
              <w:t xml:space="preserve"> (</w:t>
            </w:r>
            <w:proofErr w:type="spellStart"/>
            <w:r w:rsidRPr="00BB24FB">
              <w:rPr>
                <w:rStyle w:val="BookTitle"/>
                <w:i/>
                <w:iCs/>
                <w:color w:val="auto"/>
              </w:rPr>
              <w:t>NBIoT</w:t>
            </w:r>
            <w:proofErr w:type="spellEnd"/>
            <w:r w:rsidRPr="00BB24FB">
              <w:rPr>
                <w:rStyle w:val="BookTitle"/>
                <w:i/>
                <w:iCs/>
                <w:color w:val="auto"/>
              </w:rPr>
              <w:t>)</w:t>
            </w:r>
          </w:p>
          <w:p w14:paraId="1F57837F" w14:textId="77777777" w:rsidR="00BB24FB" w:rsidRPr="00BB24FB" w:rsidRDefault="00BB24FB" w:rsidP="00BB24FB"/>
          <w:p w14:paraId="79586A1E" w14:textId="5A80301D" w:rsidR="005D61CD" w:rsidRDefault="00CA7112" w:rsidP="005C23A4">
            <w:r w:rsidRPr="00CA7112">
              <w:rPr>
                <w:highlight w:val="lightGray"/>
              </w:rPr>
              <w:t>uplinkSegmentedPrecompensationGap-r</w:t>
            </w:r>
            <w:proofErr w:type="gramStart"/>
            <w:r w:rsidRPr="00CA7112">
              <w:rPr>
                <w:highlight w:val="lightGray"/>
              </w:rPr>
              <w:t>17  ENUMERATED</w:t>
            </w:r>
            <w:proofErr w:type="gramEnd"/>
            <w:r w:rsidRPr="00CA7112">
              <w:rPr>
                <w:highlight w:val="lightGray"/>
              </w:rPr>
              <w:t xml:space="preserve"> {sym1,sl1,sl2}</w:t>
            </w:r>
            <w:r>
              <w:tab/>
              <w:t xml:space="preserve"> </w:t>
            </w:r>
          </w:p>
          <w:p w14:paraId="62B32D41" w14:textId="77777777" w:rsidR="006621ED" w:rsidRDefault="006621ED" w:rsidP="0009760C">
            <w:pPr>
              <w:pStyle w:val="TAL"/>
              <w:rPr>
                <w:b/>
                <w:i/>
              </w:rPr>
            </w:pPr>
          </w:p>
          <w:p w14:paraId="530FD50C" w14:textId="24D035F8" w:rsidR="0009760C" w:rsidRDefault="0009760C" w:rsidP="0009760C">
            <w:pPr>
              <w:pStyle w:val="TAL"/>
              <w:rPr>
                <w:b/>
                <w:i/>
              </w:rPr>
            </w:pPr>
            <w:proofErr w:type="spellStart"/>
            <w:r>
              <w:rPr>
                <w:b/>
                <w:i/>
              </w:rPr>
              <w:t>uplinkSegmentedPrecompensationGap</w:t>
            </w:r>
            <w:proofErr w:type="spellEnd"/>
          </w:p>
          <w:p w14:paraId="2B807120" w14:textId="216D2060" w:rsidR="00097A29" w:rsidRDefault="0009760C" w:rsidP="0009760C">
            <w:r>
              <w:rPr>
                <w:bCs/>
                <w:iCs/>
              </w:rPr>
              <w:t>Indicates the gap value between segments for NPUSCH for TA pre-compensation. Value</w:t>
            </w:r>
            <w:r>
              <w:rPr>
                <w:bCs/>
                <w:i/>
              </w:rPr>
              <w:t xml:space="preserve"> sym1</w:t>
            </w:r>
            <w:r>
              <w:rPr>
                <w:bCs/>
                <w:iCs/>
              </w:rPr>
              <w:t xml:space="preserve"> corresponds to 1 symbol, value </w:t>
            </w:r>
            <w:r>
              <w:rPr>
                <w:bCs/>
                <w:i/>
              </w:rPr>
              <w:t>sl1</w:t>
            </w:r>
            <w:r>
              <w:rPr>
                <w:bCs/>
                <w:iCs/>
              </w:rPr>
              <w:t xml:space="preserve"> corresponds to 1 slot, value </w:t>
            </w:r>
            <w:r>
              <w:rPr>
                <w:bCs/>
                <w:i/>
              </w:rPr>
              <w:t>sl2</w:t>
            </w:r>
            <w:r>
              <w:rPr>
                <w:bCs/>
                <w:iCs/>
              </w:rPr>
              <w:t xml:space="preserve"> corresponds to 2 slots.</w:t>
            </w:r>
          </w:p>
        </w:tc>
      </w:tr>
    </w:tbl>
    <w:p w14:paraId="42B85A86" w14:textId="77777777" w:rsidR="002C4176" w:rsidRDefault="002C4176" w:rsidP="005C23A4"/>
    <w:p w14:paraId="60B94F53" w14:textId="735C8DDE" w:rsidR="00246D72" w:rsidRDefault="00D75581" w:rsidP="00416127">
      <w:pPr>
        <w:pStyle w:val="RAN4observation0"/>
      </w:pPr>
      <w:bookmarkStart w:id="41" w:name="_Toc127438663"/>
      <w:bookmarkStart w:id="42" w:name="_Toc127515548"/>
      <w:r>
        <w:t>The UL muting feature</w:t>
      </w:r>
      <w:r w:rsidR="00D0429E">
        <w:t xml:space="preserve"> (pre-compensation gap)</w:t>
      </w:r>
      <w:r>
        <w:t xml:space="preserve"> between overlapping segments </w:t>
      </w:r>
      <w:r w:rsidR="00D0429E">
        <w:t>is expected to have</w:t>
      </w:r>
      <w:r>
        <w:t xml:space="preserve"> a detrimental impact on the demodulation performance of the UL transmission.</w:t>
      </w:r>
      <w:bookmarkEnd w:id="41"/>
      <w:bookmarkEnd w:id="42"/>
    </w:p>
    <w:p w14:paraId="4215F8AE" w14:textId="2E1AE085" w:rsidR="00110481" w:rsidRDefault="0005061D" w:rsidP="005C23A4">
      <w:pPr>
        <w:pStyle w:val="RAN4proposal"/>
      </w:pPr>
      <w:bookmarkStart w:id="43" w:name="_Toc127438664"/>
      <w:bookmarkStart w:id="44" w:name="_Toc127515549"/>
      <w:r>
        <w:t xml:space="preserve">For UEs with the capability to drop more than </w:t>
      </w:r>
      <w:r w:rsidR="008D7810">
        <w:t xml:space="preserve">1 symbol, the pre-compensation gap </w:t>
      </w:r>
      <w:r w:rsidR="00CD629A">
        <w:t xml:space="preserve">shall be </w:t>
      </w:r>
      <w:r w:rsidR="008D7810">
        <w:t xml:space="preserve">considered for the demodulation </w:t>
      </w:r>
      <w:r w:rsidR="00E45833">
        <w:t xml:space="preserve">requirements reference channel and configuration </w:t>
      </w:r>
      <w:r w:rsidR="008D7810">
        <w:t>of the SAN</w:t>
      </w:r>
      <w:r w:rsidR="009B62A7">
        <w:t>.</w:t>
      </w:r>
      <w:bookmarkEnd w:id="43"/>
      <w:bookmarkEnd w:id="44"/>
    </w:p>
    <w:p w14:paraId="6F8BCE72" w14:textId="77777777" w:rsidR="00CD7492" w:rsidRPr="00E72775" w:rsidRDefault="00CD7492" w:rsidP="00A37002">
      <w:pPr>
        <w:pStyle w:val="RAN4H1"/>
        <w:rPr>
          <w:lang w:val="en-US"/>
        </w:rPr>
      </w:pPr>
      <w:bookmarkStart w:id="45" w:name="_Toc116995848"/>
      <w:r w:rsidRPr="00E72775">
        <w:rPr>
          <w:lang w:val="en-US"/>
        </w:rPr>
        <w:t>Conclusion</w:t>
      </w:r>
      <w:bookmarkEnd w:id="45"/>
    </w:p>
    <w:p w14:paraId="617BD091" w14:textId="62455E1D" w:rsidR="008B0961" w:rsidRPr="00E31E58" w:rsidRDefault="00A64BFB" w:rsidP="005C23A4">
      <w:r w:rsidRPr="00E31E58">
        <w:t xml:space="preserve">Within this </w:t>
      </w:r>
      <w:r w:rsidR="00BB1141" w:rsidRPr="00E31E58">
        <w:t>paper</w:t>
      </w:r>
      <w:r w:rsidRPr="00E31E58">
        <w:t xml:space="preserve"> we analyze the doppler concerns and </w:t>
      </w:r>
      <w:r w:rsidR="00CB4277">
        <w:t xml:space="preserve">how the </w:t>
      </w:r>
      <w:r w:rsidRPr="00E31E58">
        <w:t xml:space="preserve">pre-compensation gap applied to </w:t>
      </w:r>
      <w:r w:rsidR="00671299" w:rsidRPr="00E31E58">
        <w:t>NB-IoT/</w:t>
      </w:r>
      <w:proofErr w:type="spellStart"/>
      <w:r w:rsidR="00671299" w:rsidRPr="00E31E58">
        <w:t>eMTC</w:t>
      </w:r>
      <w:proofErr w:type="spellEnd"/>
      <w:r w:rsidR="00671299" w:rsidRPr="00E31E58">
        <w:t xml:space="preserve"> over NTN</w:t>
      </w:r>
      <w:r w:rsidR="00D36BA1" w:rsidRPr="00E31E58">
        <w:t xml:space="preserve"> </w:t>
      </w:r>
      <w:r w:rsidR="00066301" w:rsidRPr="00E31E58">
        <w:t>relat</w:t>
      </w:r>
      <w:r w:rsidR="006C002C">
        <w:t>e</w:t>
      </w:r>
      <w:r w:rsidR="00066301" w:rsidRPr="00E31E58">
        <w:t xml:space="preserve"> to demodulation performance at the SAN</w:t>
      </w:r>
      <w:r w:rsidR="009B2E66" w:rsidRPr="00E31E58">
        <w:t xml:space="preserve">, </w:t>
      </w:r>
      <w:r w:rsidR="00EE625C">
        <w:t xml:space="preserve">specifically over multiple transmissions, </w:t>
      </w:r>
      <w:r w:rsidR="009B2E66" w:rsidRPr="00E31E58">
        <w:t>and how these</w:t>
      </w:r>
      <w:r w:rsidR="00190C19">
        <w:t xml:space="preserve"> factors</w:t>
      </w:r>
      <w:r w:rsidR="009B2E66" w:rsidRPr="00E31E58">
        <w:t xml:space="preserve"> should be considered </w:t>
      </w:r>
      <w:r w:rsidR="00166ADB" w:rsidRPr="00E31E58">
        <w:t xml:space="preserve">for defining the performance </w:t>
      </w:r>
      <w:r w:rsidR="00BB1141" w:rsidRPr="00E31E58">
        <w:t>of SAN demodulation.</w:t>
      </w:r>
    </w:p>
    <w:p w14:paraId="3CB09F24" w14:textId="1A3879A5" w:rsidR="00E55751" w:rsidRPr="00E31E58" w:rsidRDefault="00BB1141" w:rsidP="00936159">
      <w:r w:rsidRPr="00E31E58">
        <w:t>Specifically, i</w:t>
      </w:r>
      <w:r w:rsidR="008B0961" w:rsidRPr="00E31E58">
        <w:t>n the paper, t</w:t>
      </w:r>
      <w:r w:rsidR="005B4801" w:rsidRPr="00E31E58">
        <w:t xml:space="preserve">he following Observations </w:t>
      </w:r>
      <w:r w:rsidR="008B0961" w:rsidRPr="00E31E58">
        <w:t>and</w:t>
      </w:r>
      <w:r w:rsidR="005B4801" w:rsidRPr="00E31E58">
        <w:t xml:space="preserve"> Proposals were made:</w:t>
      </w:r>
    </w:p>
    <w:p w14:paraId="77C3F1CD" w14:textId="66D18F3C" w:rsidR="003E76DA" w:rsidRDefault="00A4355E">
      <w:pPr>
        <w:pStyle w:val="TOC4"/>
        <w:tabs>
          <w:tab w:val="right" w:leader="dot" w:pos="9617"/>
        </w:tabs>
        <w:rPr>
          <w:rFonts w:asciiTheme="minorHAnsi" w:eastAsiaTheme="minorEastAsia" w:hAnsiTheme="minorHAnsi"/>
          <w:noProof/>
          <w:sz w:val="22"/>
          <w:lang w:val="en-GB" w:eastAsia="en-GB"/>
        </w:rPr>
      </w:pPr>
      <w:r w:rsidRPr="00701345">
        <w:rPr>
          <w:i/>
          <w:iCs/>
          <w:noProof/>
          <w:highlight w:val="yellow"/>
          <w:u w:val="single"/>
        </w:rPr>
        <w:fldChar w:fldCharType="begin"/>
      </w:r>
      <w:r w:rsidRPr="00701345">
        <w:rPr>
          <w:i/>
          <w:iCs/>
          <w:noProof/>
          <w:highlight w:val="yellow"/>
          <w:u w:val="single"/>
        </w:rPr>
        <w:instrText xml:space="preserve"> TOC \n \h \z \t "RAN4 proposal,5,RAN4 observation,4" </w:instrText>
      </w:r>
      <w:r w:rsidRPr="00701345">
        <w:rPr>
          <w:i/>
          <w:iCs/>
          <w:noProof/>
          <w:highlight w:val="yellow"/>
          <w:u w:val="single"/>
        </w:rPr>
        <w:fldChar w:fldCharType="separate"/>
      </w:r>
      <w:hyperlink w:anchor="_Toc127515543" w:history="1">
        <w:r w:rsidR="003E76DA" w:rsidRPr="007B2C76">
          <w:rPr>
            <w:rStyle w:val="Hyperlink"/>
            <w:b/>
            <w:noProof/>
          </w:rPr>
          <w:t>Observation 1:</w:t>
        </w:r>
        <w:r w:rsidR="003E76DA" w:rsidRPr="007B2C76">
          <w:rPr>
            <w:rStyle w:val="Hyperlink"/>
            <w:noProof/>
          </w:rPr>
          <w:t xml:space="preserve"> The maximum residual doppler offset from a first transmission is 0.1 ppm.</w:t>
        </w:r>
      </w:hyperlink>
    </w:p>
    <w:p w14:paraId="33204CA5" w14:textId="5481C536" w:rsidR="003E76DA" w:rsidRDefault="00A25DCF">
      <w:pPr>
        <w:pStyle w:val="TOC4"/>
        <w:tabs>
          <w:tab w:val="right" w:leader="dot" w:pos="9617"/>
        </w:tabs>
        <w:rPr>
          <w:rFonts w:asciiTheme="minorHAnsi" w:eastAsiaTheme="minorEastAsia" w:hAnsiTheme="minorHAnsi"/>
          <w:noProof/>
          <w:sz w:val="22"/>
          <w:lang w:val="en-GB" w:eastAsia="en-GB"/>
        </w:rPr>
      </w:pPr>
      <w:hyperlink w:anchor="_Toc127515544" w:history="1">
        <w:r w:rsidR="003E76DA" w:rsidRPr="007B2C76">
          <w:rPr>
            <w:rStyle w:val="Hyperlink"/>
            <w:b/>
            <w:noProof/>
          </w:rPr>
          <w:t>Observation 2:</w:t>
        </w:r>
        <w:r w:rsidR="003E76DA" w:rsidRPr="007B2C76">
          <w:rPr>
            <w:rStyle w:val="Hyperlink"/>
            <w:noProof/>
          </w:rPr>
          <w:t xml:space="preserve"> For TN within 5G a typical speed for a UE moving at speed is typically considered to be 33.33 m/s (120 km/h). Whereas for NTN and LEO specifically the satellite velocity is 7500 m/s, as such there is residual doppler shift (non-compensated) across different segments.</w:t>
        </w:r>
      </w:hyperlink>
    </w:p>
    <w:p w14:paraId="7929237D" w14:textId="30D4942D" w:rsidR="003E76DA" w:rsidRDefault="00A25DCF">
      <w:pPr>
        <w:pStyle w:val="TOC4"/>
        <w:tabs>
          <w:tab w:val="right" w:leader="dot" w:pos="9617"/>
        </w:tabs>
        <w:rPr>
          <w:rFonts w:asciiTheme="minorHAnsi" w:eastAsiaTheme="minorEastAsia" w:hAnsiTheme="minorHAnsi"/>
          <w:noProof/>
          <w:sz w:val="22"/>
          <w:lang w:val="en-GB" w:eastAsia="en-GB"/>
        </w:rPr>
      </w:pPr>
      <w:hyperlink w:anchor="_Toc127515545" w:history="1">
        <w:r w:rsidR="003E76DA" w:rsidRPr="007B2C76">
          <w:rPr>
            <w:rStyle w:val="Hyperlink"/>
            <w:b/>
            <w:noProof/>
          </w:rPr>
          <w:t>Observation 3:</w:t>
        </w:r>
        <w:r w:rsidR="003E76DA" w:rsidRPr="007B2C76">
          <w:rPr>
            <w:rStyle w:val="Hyperlink"/>
            <w:noProof/>
          </w:rPr>
          <w:t xml:space="preserve"> For PRACH format 2, for N/M = 16, then the additional doppler shift is 0.08 ppm after the end of the segment; while for NPUSCH and NPUCCH, for N/M = 256, the additional total shift after the end of the segment is 0.07 ppm.</w:t>
        </w:r>
      </w:hyperlink>
    </w:p>
    <w:p w14:paraId="3A43728A" w14:textId="666D02C8" w:rsidR="003E76DA" w:rsidRDefault="00A25DCF">
      <w:pPr>
        <w:pStyle w:val="TOC5"/>
        <w:tabs>
          <w:tab w:val="right" w:leader="dot" w:pos="9617"/>
        </w:tabs>
        <w:rPr>
          <w:rFonts w:asciiTheme="minorHAnsi" w:eastAsiaTheme="minorEastAsia" w:hAnsiTheme="minorHAnsi"/>
          <w:b w:val="0"/>
          <w:noProof/>
          <w:sz w:val="22"/>
          <w:lang w:val="en-GB" w:eastAsia="en-GB"/>
        </w:rPr>
      </w:pPr>
      <w:hyperlink w:anchor="_Toc127515546" w:history="1">
        <w:r w:rsidR="003E76DA" w:rsidRPr="007B2C76">
          <w:rPr>
            <w:rStyle w:val="Hyperlink"/>
            <w:noProof/>
          </w:rPr>
          <w:t>Proposal 1: When using segments size</w:t>
        </w:r>
        <w:r>
          <w:t xml:space="preserve"> (</w:t>
        </w:r>
        <m:oMath>
          <m:sSubSup>
            <m:sSubSupPr>
              <m:ctrlPr>
                <w:rPr>
                  <w:rFonts w:ascii="Cambria Math" w:hAnsi="Cambria Math" w:cs="Calibri"/>
                  <w:lang w:val=""/>
                </w:rPr>
              </m:ctrlPr>
            </m:sSubSupPr>
            <m:e>
              <m:r>
                <m:rPr>
                  <m:sty m:val="bi"/>
                </m:rPr>
                <w:rPr>
                  <w:rFonts w:ascii="Cambria Math" w:hAnsi="Cambria Math" w:cs="Calibri"/>
                  <w:szCs w:val="20"/>
                  <w:lang w:val=""/>
                </w:rPr>
                <m:t>N</m:t>
              </m:r>
              <m:ctrlPr>
                <w:rPr>
                  <w:rFonts w:ascii="Cambria Math" w:hAnsi="Cambria Math" w:cs="Calibri"/>
                  <w:i/>
                  <w:szCs w:val="20"/>
                  <w:lang w:val=""/>
                </w:rPr>
              </m:ctrlPr>
            </m:e>
            <m:sub>
              <m:r>
                <m:rPr>
                  <m:sty m:val="bi"/>
                </m:rPr>
                <w:rPr>
                  <w:rFonts w:ascii="Cambria Math" w:hAnsi="Cambria Math" w:cs="Calibri"/>
                  <w:szCs w:val="20"/>
                  <w:lang w:val=""/>
                </w:rPr>
                <m:t>segment</m:t>
              </m:r>
            </m:sub>
            <m:sup>
              <m:r>
                <m:rPr>
                  <m:sty m:val="bi"/>
                </m:rPr>
                <w:rPr>
                  <w:rFonts w:ascii="Cambria Math" w:hAnsi="Cambria Math" w:cs="Calibri"/>
                  <w:szCs w:val="20"/>
                  <w:lang w:val=""/>
                </w:rPr>
                <m:t>precompensation</m:t>
              </m:r>
            </m:sup>
          </m:sSubSup>
        </m:oMath>
        <w:r>
          <w:t xml:space="preserve">) </w:t>
        </w:r>
        <w:r w:rsidR="003E76DA" w:rsidRPr="007B2C76">
          <w:rPr>
            <w:rStyle w:val="Hyperlink"/>
            <w:noProof/>
          </w:rPr>
          <w:t>greater than 1, for NPRACH, NPUSCH and NPUCCH, create additional frequency doppler shift offset for every subsequent repetition after the first in a segment.  FFS: On the value of the additional offset.</w:t>
        </w:r>
      </w:hyperlink>
    </w:p>
    <w:p w14:paraId="488DE2FC" w14:textId="2D53A753" w:rsidR="003E76DA" w:rsidRDefault="00A25DCF">
      <w:pPr>
        <w:pStyle w:val="TOC5"/>
        <w:tabs>
          <w:tab w:val="right" w:leader="dot" w:pos="9617"/>
        </w:tabs>
        <w:rPr>
          <w:rFonts w:asciiTheme="minorHAnsi" w:eastAsiaTheme="minorEastAsia" w:hAnsiTheme="minorHAnsi"/>
          <w:b w:val="0"/>
          <w:noProof/>
          <w:sz w:val="22"/>
          <w:lang w:val="en-GB" w:eastAsia="en-GB"/>
        </w:rPr>
      </w:pPr>
      <w:hyperlink w:anchor="_Toc127515547" w:history="1">
        <w:r w:rsidR="003E76DA" w:rsidRPr="007B2C76">
          <w:rPr>
            <w:rStyle w:val="Hyperlink"/>
            <w:noProof/>
          </w:rPr>
          <w:t>Proposal 2: Evaluate if an offset in transmit timing needs to be applied to the subsequent repetitions in a segment as well.</w:t>
        </w:r>
      </w:hyperlink>
    </w:p>
    <w:p w14:paraId="0649C8FF" w14:textId="2185BBBF" w:rsidR="003E76DA" w:rsidRDefault="00A25DCF">
      <w:pPr>
        <w:pStyle w:val="TOC4"/>
        <w:tabs>
          <w:tab w:val="right" w:leader="dot" w:pos="9617"/>
        </w:tabs>
        <w:rPr>
          <w:rFonts w:asciiTheme="minorHAnsi" w:eastAsiaTheme="minorEastAsia" w:hAnsiTheme="minorHAnsi"/>
          <w:noProof/>
          <w:sz w:val="22"/>
          <w:lang w:val="en-GB" w:eastAsia="en-GB"/>
        </w:rPr>
      </w:pPr>
      <w:hyperlink w:anchor="_Toc127515548" w:history="1">
        <w:r w:rsidR="003E76DA" w:rsidRPr="007B2C76">
          <w:rPr>
            <w:rStyle w:val="Hyperlink"/>
            <w:b/>
            <w:noProof/>
          </w:rPr>
          <w:t>Observation 4:</w:t>
        </w:r>
        <w:r w:rsidR="003E76DA" w:rsidRPr="007B2C76">
          <w:rPr>
            <w:rStyle w:val="Hyperlink"/>
            <w:noProof/>
          </w:rPr>
          <w:t xml:space="preserve"> The UL muting feature (pre-compensation gap) between overlapping segments is expected to have a detrimental impact on the demodulation performance of the UL transmission.</w:t>
        </w:r>
      </w:hyperlink>
    </w:p>
    <w:p w14:paraId="57B0A43E" w14:textId="3153DFF4" w:rsidR="003E76DA" w:rsidRDefault="00A25DCF">
      <w:pPr>
        <w:pStyle w:val="TOC5"/>
        <w:tabs>
          <w:tab w:val="right" w:leader="dot" w:pos="9617"/>
        </w:tabs>
        <w:rPr>
          <w:rFonts w:asciiTheme="minorHAnsi" w:eastAsiaTheme="minorEastAsia" w:hAnsiTheme="minorHAnsi"/>
          <w:b w:val="0"/>
          <w:noProof/>
          <w:sz w:val="22"/>
          <w:lang w:val="en-GB" w:eastAsia="en-GB"/>
        </w:rPr>
      </w:pPr>
      <w:hyperlink w:anchor="_Toc127515549" w:history="1">
        <w:r w:rsidR="003E76DA" w:rsidRPr="007B2C76">
          <w:rPr>
            <w:rStyle w:val="Hyperlink"/>
            <w:noProof/>
          </w:rPr>
          <w:t>Proposal 3: For UEs with the capability to drop more than 1 symbol, the pre-compensation gap shall be considered for the demodulation requirements reference channel and configuration of the SAN.</w:t>
        </w:r>
      </w:hyperlink>
    </w:p>
    <w:p w14:paraId="2BF781D1" w14:textId="33CDF04E" w:rsidR="003B659E" w:rsidRPr="0060543D" w:rsidRDefault="00A4355E" w:rsidP="0060543D">
      <w:pPr>
        <w:pStyle w:val="RAN4H1"/>
        <w:numPr>
          <w:ilvl w:val="0"/>
          <w:numId w:val="0"/>
        </w:numPr>
        <w:ind w:left="360" w:hanging="360"/>
      </w:pPr>
      <w:r w:rsidRPr="00701345">
        <w:rPr>
          <w:noProof/>
          <w:highlight w:val="yellow"/>
        </w:rPr>
        <w:fldChar w:fldCharType="end"/>
      </w:r>
      <w:bookmarkStart w:id="46" w:name="_Toc116995849"/>
      <w:r w:rsidR="003B659E" w:rsidRPr="00EF698B">
        <w:t>References</w:t>
      </w:r>
      <w:bookmarkEnd w:id="46"/>
    </w:p>
    <w:bookmarkStart w:id="47" w:name="_Ref114500673"/>
    <w:bookmarkStart w:id="48" w:name="_Ref126677383"/>
    <w:bookmarkEnd w:id="47"/>
    <w:p w14:paraId="57721539" w14:textId="557427AF" w:rsidR="00860B87" w:rsidRPr="00860B87" w:rsidRDefault="00AF4A1E" w:rsidP="00860B87">
      <w:pPr>
        <w:pStyle w:val="ListParagraph"/>
        <w:numPr>
          <w:ilvl w:val="0"/>
          <w:numId w:val="21"/>
        </w:numPr>
        <w:ind w:right="-22"/>
      </w:pPr>
      <w:r>
        <w:fldChar w:fldCharType="begin"/>
      </w:r>
      <w:r w:rsidR="003611DE">
        <w:instrText>HYPERLINK "https://www.3gpp.org/ftp/tsg_ran/TSG_RAN/TSGR_92e/Info_for_workplan/new_approved_WID_11/RAN1_1/RP-211601.zip"</w:instrText>
      </w:r>
      <w:r>
        <w:fldChar w:fldCharType="separate"/>
      </w:r>
      <w:r w:rsidR="00860B87" w:rsidRPr="00AF4A1E">
        <w:rPr>
          <w:rStyle w:val="Hyperlink"/>
        </w:rPr>
        <w:t>RP-211601</w:t>
      </w:r>
      <w:r>
        <w:fldChar w:fldCharType="end"/>
      </w:r>
      <w:r w:rsidR="00860B87" w:rsidRPr="00860B87">
        <w:t xml:space="preserve">, </w:t>
      </w:r>
      <w:r w:rsidR="00860B87" w:rsidRPr="00860B87">
        <w:rPr>
          <w:i/>
          <w:iCs/>
        </w:rPr>
        <w:t>WID on NB-IoT/</w:t>
      </w:r>
      <w:proofErr w:type="spellStart"/>
      <w:r w:rsidR="00860B87" w:rsidRPr="00860B87">
        <w:rPr>
          <w:i/>
          <w:iCs/>
        </w:rPr>
        <w:t>eMTC</w:t>
      </w:r>
      <w:proofErr w:type="spellEnd"/>
      <w:r w:rsidR="00860B87" w:rsidRPr="00860B87">
        <w:rPr>
          <w:i/>
          <w:iCs/>
        </w:rPr>
        <w:t xml:space="preserve"> support for NTN</w:t>
      </w:r>
      <w:r w:rsidR="00860B87" w:rsidRPr="00860B87">
        <w:t xml:space="preserve">, </w:t>
      </w:r>
      <w:proofErr w:type="spellStart"/>
      <w:r w:rsidR="00860B87" w:rsidRPr="00860B87">
        <w:t>Mediatek</w:t>
      </w:r>
      <w:proofErr w:type="spellEnd"/>
      <w:r w:rsidR="00860B87" w:rsidRPr="00860B87">
        <w:t xml:space="preserve"> Inc</w:t>
      </w:r>
      <w:r w:rsidR="00860B87">
        <w:t xml:space="preserve"> &amp; Eutelsat S.A</w:t>
      </w:r>
      <w:r w:rsidR="00860B87" w:rsidRPr="00860B87">
        <w:t>, TSG RAN #9</w:t>
      </w:r>
      <w:r w:rsidR="00860B87">
        <w:t>2</w:t>
      </w:r>
      <w:r w:rsidR="00860B87" w:rsidRPr="00860B87">
        <w:t>e</w:t>
      </w:r>
      <w:r w:rsidR="00860B87">
        <w:t xml:space="preserve">, June </w:t>
      </w:r>
      <w:r w:rsidR="00860B87" w:rsidRPr="00860B87">
        <w:t>202</w:t>
      </w:r>
      <w:r w:rsidR="00860B87">
        <w:t>1</w:t>
      </w:r>
      <w:bookmarkEnd w:id="48"/>
      <w:r w:rsidR="00860B87" w:rsidRPr="00860B87">
        <w:t xml:space="preserve"> </w:t>
      </w:r>
    </w:p>
    <w:bookmarkStart w:id="49" w:name="_Ref126677391"/>
    <w:p w14:paraId="04E752E0" w14:textId="7E77FA0A" w:rsidR="000040DC" w:rsidRDefault="00DE10A5" w:rsidP="000040DC">
      <w:pPr>
        <w:pStyle w:val="ListParagraph"/>
        <w:numPr>
          <w:ilvl w:val="0"/>
          <w:numId w:val="21"/>
        </w:numPr>
        <w:ind w:right="-22"/>
      </w:pPr>
      <w:r>
        <w:fldChar w:fldCharType="begin"/>
      </w:r>
      <w:r w:rsidR="006C1E0B">
        <w:instrText>HYPERLINK "https://www.3gpp.org/ftp/TSG_RAN/TSG_RAN/TSGR_95e/Docs/RP-220938.zip"</w:instrText>
      </w:r>
      <w:r>
        <w:fldChar w:fldCharType="separate"/>
      </w:r>
      <w:r w:rsidR="005B4707" w:rsidRPr="00DE10A5">
        <w:rPr>
          <w:rStyle w:val="Hyperlink"/>
        </w:rPr>
        <w:t>RP-220938</w:t>
      </w:r>
      <w:r>
        <w:fldChar w:fldCharType="end"/>
      </w:r>
      <w:r w:rsidR="000040DC" w:rsidRPr="00860B87">
        <w:t xml:space="preserve">, </w:t>
      </w:r>
      <w:r w:rsidR="005B4707" w:rsidRPr="00860B87">
        <w:rPr>
          <w:i/>
          <w:iCs/>
        </w:rPr>
        <w:t>New WID on NB-IoT/</w:t>
      </w:r>
      <w:proofErr w:type="spellStart"/>
      <w:r w:rsidR="005B4707" w:rsidRPr="00860B87">
        <w:rPr>
          <w:i/>
          <w:iCs/>
        </w:rPr>
        <w:t>eMTC</w:t>
      </w:r>
      <w:proofErr w:type="spellEnd"/>
      <w:r w:rsidR="005B4707" w:rsidRPr="00860B87">
        <w:rPr>
          <w:i/>
          <w:iCs/>
        </w:rPr>
        <w:t xml:space="preserve"> core &amp; performance requirements for NTN</w:t>
      </w:r>
      <w:r w:rsidR="00860B87" w:rsidRPr="00860B87">
        <w:t xml:space="preserve">, </w:t>
      </w:r>
      <w:proofErr w:type="spellStart"/>
      <w:r w:rsidR="00860B87" w:rsidRPr="00860B87">
        <w:t>Mediatek</w:t>
      </w:r>
      <w:proofErr w:type="spellEnd"/>
      <w:r w:rsidR="00860B87" w:rsidRPr="00860B87">
        <w:t xml:space="preserve"> Inc, TSG RAN #95e March 2022</w:t>
      </w:r>
      <w:bookmarkEnd w:id="49"/>
      <w:r w:rsidR="000040DC" w:rsidRPr="00860B87">
        <w:t xml:space="preserve"> </w:t>
      </w:r>
    </w:p>
    <w:bookmarkStart w:id="50" w:name="_Ref126677998"/>
    <w:p w14:paraId="45912E4D" w14:textId="3D0DA4F9" w:rsidR="00860B87" w:rsidRDefault="00EA492B" w:rsidP="000040DC">
      <w:pPr>
        <w:pStyle w:val="ListParagraph"/>
        <w:numPr>
          <w:ilvl w:val="0"/>
          <w:numId w:val="21"/>
        </w:numPr>
        <w:ind w:right="-22"/>
      </w:pPr>
      <w:r>
        <w:fldChar w:fldCharType="begin"/>
      </w:r>
      <w:r>
        <w:instrText xml:space="preserve"> HYPERLINK "https://www.3gpp.org/ftp/Meetings_3GPP_SYNC/RAN4/Docs/R4-2220278.zip" </w:instrText>
      </w:r>
      <w:r>
        <w:fldChar w:fldCharType="separate"/>
      </w:r>
      <w:r w:rsidR="00860B87" w:rsidRPr="00EA492B">
        <w:rPr>
          <w:rStyle w:val="Hyperlink"/>
        </w:rPr>
        <w:t>R4-2220278,</w:t>
      </w:r>
      <w:r>
        <w:fldChar w:fldCharType="end"/>
      </w:r>
      <w:r w:rsidR="00860B87">
        <w:t xml:space="preserve"> </w:t>
      </w:r>
      <w:r w:rsidR="00860B87" w:rsidRPr="00860B87">
        <w:rPr>
          <w:i/>
          <w:iCs/>
        </w:rPr>
        <w:t>WF on IoT-NTN UE demodulation and CQI reporting requirements</w:t>
      </w:r>
      <w:r w:rsidR="00860B87">
        <w:rPr>
          <w:i/>
          <w:iCs/>
        </w:rPr>
        <w:t xml:space="preserve">, </w:t>
      </w:r>
      <w:r w:rsidR="00860B87" w:rsidRPr="00860B87">
        <w:t>MediaTek</w:t>
      </w:r>
      <w:r w:rsidR="006E6A5F">
        <w:t xml:space="preserve"> Inc., RAN WG4 #105, Toulouse, Nov. 2022</w:t>
      </w:r>
      <w:bookmarkEnd w:id="50"/>
    </w:p>
    <w:bookmarkStart w:id="51" w:name="_Ref126678600"/>
    <w:p w14:paraId="28EDAFF1" w14:textId="29F64E18" w:rsidR="00A30875" w:rsidRDefault="002D47BD" w:rsidP="000040DC">
      <w:pPr>
        <w:pStyle w:val="ListParagraph"/>
        <w:numPr>
          <w:ilvl w:val="0"/>
          <w:numId w:val="21"/>
        </w:numPr>
        <w:ind w:right="-22"/>
      </w:pPr>
      <w:r>
        <w:fldChar w:fldCharType="begin"/>
      </w:r>
      <w:r>
        <w:instrText xml:space="preserve"> HYPERLINK "https://www.3gpp.org/ftp/tsg_ran/WG4_Radio/TSGR4_103-e/Docs/R4-2210661.zip" </w:instrText>
      </w:r>
      <w:r>
        <w:fldChar w:fldCharType="separate"/>
      </w:r>
      <w:r w:rsidR="00A30875" w:rsidRPr="002D47BD">
        <w:rPr>
          <w:rStyle w:val="Hyperlink"/>
        </w:rPr>
        <w:t>R4-2210661,</w:t>
      </w:r>
      <w:r>
        <w:fldChar w:fldCharType="end"/>
      </w:r>
      <w:r w:rsidR="00A30875">
        <w:t xml:space="preserve"> </w:t>
      </w:r>
      <w:r w:rsidR="00A30875" w:rsidRPr="00A30875">
        <w:rPr>
          <w:i/>
          <w:iCs/>
        </w:rPr>
        <w:t>WF on NTN demodulation requirements – general and PDSCH</w:t>
      </w:r>
      <w:r w:rsidR="00A30875">
        <w:rPr>
          <w:i/>
          <w:iCs/>
        </w:rPr>
        <w:t xml:space="preserve">, </w:t>
      </w:r>
      <w:r w:rsidR="00A30875" w:rsidRPr="00A30875">
        <w:t>Qualcomm Incorporated</w:t>
      </w:r>
      <w:r w:rsidR="00A30875">
        <w:t>, RAN WG4 #103-e, May 2022.</w:t>
      </w:r>
      <w:bookmarkEnd w:id="51"/>
      <w:r w:rsidR="00A30875">
        <w:t xml:space="preserve"> </w:t>
      </w:r>
    </w:p>
    <w:p w14:paraId="2B654BF3" w14:textId="26DB4EDE" w:rsidR="00BA19C5" w:rsidRDefault="00BA19C5" w:rsidP="00BA19C5">
      <w:pPr>
        <w:pStyle w:val="ListParagraph"/>
        <w:numPr>
          <w:ilvl w:val="0"/>
          <w:numId w:val="21"/>
        </w:numPr>
        <w:ind w:right="-22"/>
      </w:pPr>
      <w:bookmarkStart w:id="52" w:name="_Ref126748888"/>
      <w:r>
        <w:t>3GPP TS 36.213, “</w:t>
      </w:r>
      <w:r w:rsidRPr="00BA19C5">
        <w:rPr>
          <w:i/>
          <w:iCs/>
        </w:rPr>
        <w:t>Evolved Universal Terrestrial Radio Access (E-UTRA); Physical layer procedures</w:t>
      </w:r>
      <w:r>
        <w:t>”, 3GPP, Release 17.</w:t>
      </w:r>
      <w:r w:rsidR="00701345">
        <w:t>2</w:t>
      </w:r>
      <w:r>
        <w:t>.0</w:t>
      </w:r>
      <w:bookmarkEnd w:id="52"/>
    </w:p>
    <w:p w14:paraId="527E74B4" w14:textId="714EC16E" w:rsidR="00205FDB" w:rsidRDefault="00205FDB" w:rsidP="00205FDB">
      <w:pPr>
        <w:pStyle w:val="ListParagraph"/>
        <w:numPr>
          <w:ilvl w:val="0"/>
          <w:numId w:val="21"/>
        </w:numPr>
        <w:ind w:right="-22"/>
      </w:pPr>
      <w:bookmarkStart w:id="53" w:name="_Ref126748877"/>
      <w:r>
        <w:t>3GPP TS 36.211, “</w:t>
      </w:r>
      <w:r w:rsidRPr="00BA19C5">
        <w:rPr>
          <w:i/>
          <w:iCs/>
        </w:rPr>
        <w:t>Evolved Universal Terrestrial Radio Access (E-UTRA); Physical channels and modulation”</w:t>
      </w:r>
      <w:r>
        <w:t>, 3GPP, Release 17.3.0</w:t>
      </w:r>
      <w:bookmarkEnd w:id="53"/>
    </w:p>
    <w:p w14:paraId="6F77391C" w14:textId="325F25D6" w:rsidR="00701345" w:rsidRDefault="00701345" w:rsidP="00701345">
      <w:pPr>
        <w:pStyle w:val="ListParagraph"/>
        <w:numPr>
          <w:ilvl w:val="0"/>
          <w:numId w:val="21"/>
        </w:numPr>
        <w:ind w:right="-22"/>
      </w:pPr>
      <w:bookmarkStart w:id="54" w:name="_Ref126748895"/>
      <w:r>
        <w:t>3GPP TS 36.331, “</w:t>
      </w:r>
      <w:r w:rsidRPr="00701345">
        <w:rPr>
          <w:i/>
          <w:iCs/>
        </w:rPr>
        <w:t>Evolved Universal Terrestrial Radio Access (E-UTRA); Radio Resource Control (RRC); Protocol specification</w:t>
      </w:r>
      <w:r>
        <w:t>”, 3GPP, Release 17.2.0</w:t>
      </w:r>
      <w:bookmarkEnd w:id="54"/>
    </w:p>
    <w:p w14:paraId="51059A21" w14:textId="40779C02" w:rsidR="00A12B02" w:rsidRDefault="00A12B02" w:rsidP="00FB273B">
      <w:pPr>
        <w:pStyle w:val="ListParagraph"/>
        <w:numPr>
          <w:ilvl w:val="0"/>
          <w:numId w:val="21"/>
        </w:numPr>
        <w:ind w:right="-22"/>
      </w:pPr>
      <w:r>
        <w:t xml:space="preserve">TS 38.821, </w:t>
      </w:r>
      <w:r w:rsidR="00FB273B" w:rsidRPr="00A12A94">
        <w:rPr>
          <w:i/>
          <w:iCs/>
        </w:rPr>
        <w:t>“3rd Generation Partnership Project; Technical Specification Group Radio Access Network; Solutions for NR to support non-terrestrial networks (NTN</w:t>
      </w:r>
      <w:proofErr w:type="gramStart"/>
      <w:r w:rsidR="00FB273B" w:rsidRPr="00A12A94">
        <w:rPr>
          <w:i/>
          <w:iCs/>
        </w:rPr>
        <w:t>)(</w:t>
      </w:r>
      <w:proofErr w:type="gramEnd"/>
      <w:r w:rsidR="00FB273B" w:rsidRPr="00A12A94">
        <w:rPr>
          <w:i/>
          <w:iCs/>
        </w:rPr>
        <w:t>Release 16)</w:t>
      </w:r>
      <w:r w:rsidR="00FB273B">
        <w:rPr>
          <w:i/>
          <w:iCs/>
        </w:rPr>
        <w:t>”</w:t>
      </w:r>
      <w:r w:rsidR="0072772C">
        <w:rPr>
          <w:i/>
          <w:iCs/>
        </w:rPr>
        <w:t xml:space="preserve">, </w:t>
      </w:r>
      <w:r w:rsidR="0072772C" w:rsidRPr="00A12A94">
        <w:t>3GPP.</w:t>
      </w:r>
    </w:p>
    <w:bookmarkStart w:id="55" w:name="_Ref127275128"/>
    <w:p w14:paraId="5260117B" w14:textId="141C4338" w:rsidR="00F51E90" w:rsidRDefault="00A60724" w:rsidP="00701345">
      <w:pPr>
        <w:pStyle w:val="ListParagraph"/>
        <w:numPr>
          <w:ilvl w:val="0"/>
          <w:numId w:val="21"/>
        </w:numPr>
        <w:ind w:right="-22"/>
      </w:pPr>
      <w:r>
        <w:fldChar w:fldCharType="begin"/>
      </w:r>
      <w:r>
        <w:instrText xml:space="preserve"> HYPERLINK "https://www.3gpp.org/ftp/tsg_ran/WG4_Radio/TSGR4_104-e/Docs/R4-2211518.zip" </w:instrText>
      </w:r>
      <w:r>
        <w:fldChar w:fldCharType="separate"/>
      </w:r>
      <w:r w:rsidRPr="00A60724">
        <w:rPr>
          <w:rStyle w:val="Hyperlink"/>
        </w:rPr>
        <w:t>R4-2211518,</w:t>
      </w:r>
      <w:r>
        <w:fldChar w:fldCharType="end"/>
      </w:r>
      <w:r>
        <w:t xml:space="preserve"> “</w:t>
      </w:r>
      <w:r w:rsidRPr="005A21BA">
        <w:rPr>
          <w:i/>
          <w:iCs/>
        </w:rPr>
        <w:t>LS on UL Segmented Transmission for UL synchronization for IoT NTN</w:t>
      </w:r>
      <w:r>
        <w:t>”, RAN1, RAN4#104e, Aug 2022</w:t>
      </w:r>
      <w:bookmarkEnd w:id="55"/>
    </w:p>
    <w:p w14:paraId="016F3471" w14:textId="77777777" w:rsidR="00EF6014" w:rsidRPr="00860B87" w:rsidRDefault="00EF6014" w:rsidP="00205FDB">
      <w:pPr>
        <w:pStyle w:val="ListParagraph"/>
        <w:ind w:right="-22"/>
      </w:pPr>
    </w:p>
    <w:p w14:paraId="7F8B2306" w14:textId="5A3433D3" w:rsidR="0072772C" w:rsidRPr="0060543D" w:rsidRDefault="0072772C" w:rsidP="0072772C">
      <w:pPr>
        <w:pStyle w:val="RAN4H1"/>
        <w:numPr>
          <w:ilvl w:val="0"/>
          <w:numId w:val="0"/>
        </w:numPr>
        <w:ind w:left="360" w:hanging="360"/>
      </w:pPr>
      <w:r>
        <w:t>Annex A: Calculation of Doppler Shift Variation across segments</w:t>
      </w:r>
    </w:p>
    <w:p w14:paraId="25D38EAD" w14:textId="39A5AC8F" w:rsidR="0060543D" w:rsidRDefault="0060543D" w:rsidP="00A60724">
      <w:pPr>
        <w:ind w:right="-22"/>
        <w:rPr>
          <w:highlight w:val="yellow"/>
        </w:rPr>
      </w:pPr>
    </w:p>
    <w:p w14:paraId="3071F482" w14:textId="00C77F4E" w:rsidR="005A7738" w:rsidRPr="004C4E82" w:rsidRDefault="005A7738" w:rsidP="00A60724">
      <w:pPr>
        <w:ind w:right="-22"/>
        <w:rPr>
          <w:rFonts w:eastAsiaTheme="minorEastAsia"/>
        </w:rPr>
      </w:pPr>
      <w:r w:rsidRPr="00A12A94">
        <w:t xml:space="preserve">Figure 1 depicts a scenario where a </w:t>
      </w:r>
      <w:r w:rsidR="001E5565" w:rsidRPr="00A12A94">
        <w:t xml:space="preserve">LEO satellite </w:t>
      </w:r>
      <w:r w:rsidR="00A02E2E" w:rsidRPr="00A12A94">
        <w:t xml:space="preserve">is moving while serving a UE with fixed position on Earth. In this picture, the satellite </w:t>
      </w:r>
      <w:r w:rsidR="00CC2064" w:rsidRPr="00A12A94">
        <w:t xml:space="preserve">position and velocity at times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CC2064" w:rsidRPr="004C4E82">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t</m:t>
        </m:r>
      </m:oMath>
      <w:r w:rsidR="0038480D" w:rsidRPr="004C4E82">
        <w:rPr>
          <w:rFonts w:eastAsiaTheme="minorEastAsia"/>
        </w:rPr>
        <w:t xml:space="preserve"> are depicted. </w:t>
      </w:r>
      <w:r w:rsidR="00857165" w:rsidRPr="004C4E82">
        <w:rPr>
          <w:rFonts w:eastAsiaTheme="minorEastAsia"/>
        </w:rPr>
        <w:t xml:space="preserve">The </w:t>
      </w:r>
      <w:r w:rsidR="00AB07B5" w:rsidRPr="004C4E82">
        <w:rPr>
          <w:rFonts w:eastAsiaTheme="minorEastAsia"/>
        </w:rPr>
        <w:t xml:space="preserve">interval </w:t>
      </w:r>
      <m:oMath>
        <m:r>
          <m:rPr>
            <m:sty m:val="p"/>
          </m:rPr>
          <w:rPr>
            <w:rFonts w:ascii="Cambria Math" w:hAnsi="Cambria Math"/>
          </w:rPr>
          <m:t>Δ</m:t>
        </m:r>
        <m:r>
          <w:rPr>
            <w:rFonts w:ascii="Cambria Math" w:hAnsi="Cambria Math"/>
          </w:rPr>
          <m:t>t</m:t>
        </m:r>
      </m:oMath>
      <w:r w:rsidR="00AB07B5" w:rsidRPr="004C4E82">
        <w:rPr>
          <w:rFonts w:eastAsiaTheme="minorEastAsia"/>
        </w:rPr>
        <w:t xml:space="preserve"> corresponds to the total </w:t>
      </w:r>
      <w:proofErr w:type="gramStart"/>
      <w:r w:rsidR="00AB07B5" w:rsidRPr="004C4E82">
        <w:rPr>
          <w:rFonts w:eastAsiaTheme="minorEastAsia"/>
        </w:rPr>
        <w:t xml:space="preserve">time </w:t>
      </w:r>
      <w:r w:rsidR="00474CF3">
        <w:rPr>
          <w:rFonts w:eastAsiaTheme="minorEastAsia"/>
        </w:rPr>
        <w:t xml:space="preserve"> where</w:t>
      </w:r>
      <w:proofErr w:type="gramEnd"/>
      <w:r w:rsidR="00474CF3">
        <w:rPr>
          <w:rFonts w:eastAsiaTheme="minorEastAsia"/>
        </w:rPr>
        <w:t xml:space="preserve"> the doppler shift will be considered.</w:t>
      </w:r>
      <w:r w:rsidR="00AB07B5" w:rsidRPr="004C4E82">
        <w:rPr>
          <w:rFonts w:eastAsiaTheme="minorEastAsia"/>
        </w:rPr>
        <w:t xml:space="preserve"> </w:t>
      </w:r>
      <w:r w:rsidR="00237BF1" w:rsidRPr="004C4E82">
        <w:rPr>
          <w:rFonts w:eastAsiaTheme="minorEastAsia"/>
        </w:rPr>
        <w:t xml:space="preserve"> </w:t>
      </w:r>
      <w:r w:rsidR="0038480D" w:rsidRPr="004C4E82">
        <w:rPr>
          <w:rFonts w:eastAsiaTheme="minorEastAsia"/>
        </w:rPr>
        <w:t xml:space="preserve">For the purpose of the evaluation of frequency drift variation, the worst case is considered, i.e., the </w:t>
      </w:r>
      <w:r w:rsidR="0082698E" w:rsidRPr="004C4E82">
        <w:rPr>
          <w:rFonts w:eastAsiaTheme="minorEastAsia"/>
        </w:rPr>
        <w:t xml:space="preserve">UE find itself at NADIR at time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t</m:t>
            </m:r>
          </m:num>
          <m:den>
            <m:r>
              <w:rPr>
                <w:rFonts w:ascii="Cambria Math" w:hAnsi="Cambria Math"/>
              </w:rPr>
              <m:t>2</m:t>
            </m:r>
          </m:den>
        </m:f>
      </m:oMath>
      <w:r w:rsidR="0082698E" w:rsidRPr="004C4E82">
        <w:rPr>
          <w:rFonts w:eastAsiaTheme="minorEastAsia"/>
        </w:rPr>
        <w:t xml:space="preserve">, i.e., the </w:t>
      </w:r>
      <w:r w:rsidR="001028B3" w:rsidRPr="004C4E82">
        <w:rPr>
          <w:rFonts w:eastAsiaTheme="minorEastAsia"/>
        </w:rPr>
        <w:t xml:space="preserve">satellite orbital position relative to this UE is symmetrical at times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028B3" w:rsidRPr="004C4E82">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t.</m:t>
        </m:r>
      </m:oMath>
    </w:p>
    <w:p w14:paraId="126F0C44" w14:textId="33FFBDFA" w:rsidR="00AE792F" w:rsidRPr="004C4E82" w:rsidRDefault="001028B3" w:rsidP="0084751A">
      <w:pPr>
        <w:ind w:right="-22"/>
        <w:rPr>
          <w:rFonts w:eastAsiaTheme="minorEastAsia"/>
        </w:rPr>
      </w:pPr>
      <w:r w:rsidRPr="004C4E82">
        <w:rPr>
          <w:rFonts w:eastAsiaTheme="minorEastAsia"/>
        </w:rPr>
        <w:t>By the symmetry mentioned above,</w:t>
      </w:r>
      <w:r w:rsidR="00703DBF" w:rsidRPr="004C4E82">
        <w:rPr>
          <w:rFonts w:eastAsiaTheme="minorEastAsia"/>
        </w:rPr>
        <w:t xml:space="preserve"> and </w:t>
      </w:r>
      <w:proofErr w:type="gramStart"/>
      <w:r w:rsidR="00703DBF" w:rsidRPr="004C4E82">
        <w:rPr>
          <w:rFonts w:eastAsiaTheme="minorEastAsia"/>
        </w:rPr>
        <w:t>assuming that</w:t>
      </w:r>
      <w:proofErr w:type="gramEnd"/>
      <w:r w:rsidR="00703DBF" w:rsidRPr="004C4E82">
        <w:rPr>
          <w:rFonts w:eastAsiaTheme="minorEastAsia"/>
        </w:rPr>
        <w:t xml:space="preserve"> the satellite speed does not change over time,</w:t>
      </w:r>
      <w:r w:rsidRPr="004C4E82">
        <w:rPr>
          <w:rFonts w:eastAsiaTheme="minorEastAsia"/>
        </w:rPr>
        <w:t xml:space="preserve"> it is inferred that</w:t>
      </w:r>
      <w:r w:rsidR="00AE792F" w:rsidRPr="004C4E82">
        <w:rPr>
          <w:rFonts w:eastAsiaTheme="minorEastAsia"/>
        </w:rPr>
        <w:t>:</w:t>
      </w:r>
    </w:p>
    <w:p w14:paraId="7CFED7AD" w14:textId="727AB3BB" w:rsidR="001614FB" w:rsidRPr="00A12A94" w:rsidRDefault="00062364" w:rsidP="004C4E82">
      <w:pPr>
        <w:pStyle w:val="ListParagraph"/>
        <w:numPr>
          <w:ilvl w:val="0"/>
          <w:numId w:val="33"/>
        </w:numPr>
        <w:ind w:right="-22"/>
        <w:rPr>
          <w:rFonts w:eastAsiaTheme="minorEastAsia"/>
          <w:lang w:val="en-GB"/>
        </w:rPr>
      </w:pPr>
      <m:oMath>
        <m:r>
          <w:rPr>
            <w:rFonts w:ascii="Cambria Math" w:hAnsi="Cambria Math"/>
            <w:lang w:val="da-DK"/>
          </w:rPr>
          <m:t>d</m:t>
        </m:r>
        <m:r>
          <w:rPr>
            <w:rFonts w:ascii="Cambria Math" w:hAnsi="Cambria Math"/>
            <w:lang w:val="en-GB"/>
          </w:rPr>
          <m:t>(</m:t>
        </m:r>
        <m:r>
          <w:rPr>
            <w:rFonts w:ascii="Cambria Math" w:hAnsi="Cambria Math"/>
            <w:lang w:val="da-DK"/>
          </w:rPr>
          <m:t>t</m:t>
        </m:r>
        <m:r>
          <m:rPr>
            <m:sty m:val="p"/>
          </m:rPr>
          <w:rPr>
            <w:rFonts w:ascii="Cambria Math" w:hAnsi="Cambria Math"/>
            <w:lang w:val="en-GB"/>
          </w:rPr>
          <m:t>+</m:t>
        </m:r>
        <m:r>
          <m:rPr>
            <m:sty m:val="p"/>
          </m:rPr>
          <w:rPr>
            <w:rFonts w:ascii="Cambria Math" w:hAnsi="Cambria Math"/>
            <w:lang w:val="da-DK"/>
          </w:rPr>
          <m:t>Δ</m:t>
        </m:r>
        <m:r>
          <w:rPr>
            <w:rFonts w:ascii="Cambria Math" w:hAnsi="Cambria Math"/>
            <w:lang w:val="da-DK"/>
          </w:rPr>
          <m:t>t</m:t>
        </m:r>
        <m:r>
          <w:rPr>
            <w:rFonts w:ascii="Cambria Math" w:hAnsi="Cambria Math"/>
            <w:lang w:val="en-GB"/>
          </w:rPr>
          <m:t>)</m:t>
        </m:r>
      </m:oMath>
      <w:r w:rsidR="0084751A" w:rsidRPr="00A12A94">
        <w:rPr>
          <w:rFonts w:eastAsiaTheme="minorEastAsia"/>
          <w:iCs/>
          <w:lang w:val="en-GB"/>
        </w:rPr>
        <w:t xml:space="preserve"> </w:t>
      </w:r>
      <w:r w:rsidR="00AE792F" w:rsidRPr="00A12A94">
        <w:rPr>
          <w:rFonts w:eastAsiaTheme="minorEastAsia"/>
          <w:iCs/>
          <w:lang w:val="en-GB"/>
        </w:rPr>
        <w:t>=</w:t>
      </w:r>
      <w:r w:rsidR="0084751A" w:rsidRPr="00A12A94">
        <w:rPr>
          <w:rFonts w:eastAsiaTheme="minorEastAsia"/>
          <w:iCs/>
          <w:lang w:val="en-GB"/>
        </w:rPr>
        <w:t xml:space="preserve"> </w:t>
      </w:r>
      <m:oMath>
        <m:r>
          <w:rPr>
            <w:rFonts w:ascii="Cambria Math" w:hAnsi="Cambria Math"/>
            <w:lang w:val="da-DK"/>
          </w:rPr>
          <m:t>d</m:t>
        </m:r>
        <m:r>
          <w:rPr>
            <w:rFonts w:ascii="Cambria Math" w:hAnsi="Cambria Math"/>
            <w:lang w:val="en-GB"/>
          </w:rPr>
          <m:t>(t)</m:t>
        </m:r>
      </m:oMath>
      <w:r w:rsidR="0084751A" w:rsidRPr="00A12A94">
        <w:rPr>
          <w:rFonts w:eastAsiaTheme="minorEastAsia"/>
          <w:iCs/>
          <w:lang w:val="en-GB"/>
        </w:rPr>
        <w:t xml:space="preserve"> are the same</w:t>
      </w:r>
    </w:p>
    <w:p w14:paraId="00F78011" w14:textId="1F56DB6C" w:rsidR="001028B3" w:rsidRPr="00A12A94" w:rsidRDefault="00CE00F6" w:rsidP="00A129C8">
      <w:pPr>
        <w:pStyle w:val="ListParagraph"/>
        <w:numPr>
          <w:ilvl w:val="0"/>
          <w:numId w:val="33"/>
        </w:numPr>
        <w:ind w:right="-22"/>
        <w:rPr>
          <w:lang w:val="en-GB"/>
        </w:rPr>
      </w:pPr>
      <w:r w:rsidRPr="004C4E82">
        <w:rPr>
          <w:rFonts w:eastAsiaTheme="minorEastAsia"/>
          <w:lang w:val="en-GB"/>
        </w:rPr>
        <w:t xml:space="preserve">the </w:t>
      </w:r>
      <w:r w:rsidRPr="00A12A94">
        <w:rPr>
          <w:rFonts w:eastAsiaTheme="minorEastAsia"/>
          <w:b/>
          <w:bCs/>
          <w:lang w:val="en-GB"/>
        </w:rPr>
        <w:t>relative</w:t>
      </w:r>
      <w:r w:rsidRPr="004C4E82">
        <w:rPr>
          <w:rFonts w:eastAsiaTheme="minorEastAsia"/>
          <w:lang w:val="en-GB"/>
        </w:rPr>
        <w:t xml:space="preserve"> velocity between the satellite</w:t>
      </w:r>
      <w:r w:rsidR="001614FB" w:rsidRPr="004C4E82">
        <w:rPr>
          <w:rFonts w:eastAsiaTheme="minorEastAsia"/>
          <w:lang w:val="en-GB"/>
        </w:rPr>
        <w:t xml:space="preserve"> and the UE</w:t>
      </w:r>
      <w:r w:rsidRPr="004C4E82">
        <w:rPr>
          <w:rFonts w:eastAsiaTheme="minorEastAsia"/>
          <w:lang w:val="en-GB"/>
        </w:rPr>
        <w:t xml:space="preserve"> at times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692F72" w:rsidRPr="004C4E82">
        <w:rPr>
          <w:rFonts w:eastAsiaTheme="minorEastAsia"/>
        </w:rPr>
        <w:t>,</w:t>
      </w:r>
      <w:r w:rsidRPr="004C4E82">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t</m:t>
        </m:r>
      </m:oMath>
      <w:r w:rsidRPr="004C4E82">
        <w:rPr>
          <w:rFonts w:eastAsiaTheme="minorEastAsia"/>
        </w:rPr>
        <w:t xml:space="preserve"> </w:t>
      </w:r>
      <w:r w:rsidR="00692F72" w:rsidRPr="004C4E82">
        <w:rPr>
          <w:rFonts w:eastAsiaTheme="minorEastAsia"/>
        </w:rPr>
        <w:t xml:space="preserve">, </w:t>
      </w:r>
      <w:r w:rsidRPr="004C4E82">
        <w:rPr>
          <w:rFonts w:eastAsiaTheme="minorEastAsia"/>
        </w:rPr>
        <w:t xml:space="preserve">are equal in </w:t>
      </w:r>
      <w:r w:rsidR="001614FB" w:rsidRPr="004C4E82">
        <w:rPr>
          <w:rFonts w:eastAsiaTheme="minorEastAsia"/>
        </w:rPr>
        <w:t>magnitude, but</w:t>
      </w:r>
      <w:r w:rsidR="004F2EF7" w:rsidRPr="004C4E82">
        <w:rPr>
          <w:rFonts w:eastAsiaTheme="minorEastAsia"/>
        </w:rPr>
        <w:t xml:space="preserve"> with opposite signs. </w:t>
      </w:r>
    </w:p>
    <w:p w14:paraId="6F8936F3" w14:textId="55AF15F5" w:rsidR="00997ABB" w:rsidRPr="00A12A94" w:rsidRDefault="00997ABB" w:rsidP="00997ABB">
      <w:pPr>
        <w:pStyle w:val="ListParagraph"/>
        <w:numPr>
          <w:ilvl w:val="1"/>
          <w:numId w:val="33"/>
        </w:numPr>
        <w:ind w:right="-22"/>
        <w:rPr>
          <w:lang w:val="en-GB"/>
        </w:rPr>
      </w:pPr>
      <w:r w:rsidRPr="004C4E82">
        <w:rPr>
          <w:rFonts w:eastAsiaTheme="minorEastAsia"/>
        </w:rPr>
        <w:t xml:space="preserve">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4C4E82">
        <w:rPr>
          <w:rFonts w:eastAsiaTheme="minorEastAsia"/>
        </w:rPr>
        <w:t xml:space="preserve"> the satellite is moving towards the UE</w:t>
      </w:r>
    </w:p>
    <w:p w14:paraId="4D2B55A3" w14:textId="7FEAE221" w:rsidR="00997ABB" w:rsidRPr="00A12A94" w:rsidRDefault="00997ABB" w:rsidP="00A12A94">
      <w:pPr>
        <w:pStyle w:val="ListParagraph"/>
        <w:numPr>
          <w:ilvl w:val="1"/>
          <w:numId w:val="33"/>
        </w:numPr>
        <w:ind w:right="-22"/>
        <w:rPr>
          <w:lang w:val="en-GB"/>
        </w:rPr>
      </w:pPr>
      <w:r w:rsidRPr="004C4E82">
        <w:rPr>
          <w:rFonts w:eastAsiaTheme="minorEastAsia"/>
        </w:rPr>
        <w:t xml:space="preserve">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t</m:t>
        </m:r>
      </m:oMath>
      <w:r w:rsidRPr="004C4E82">
        <w:rPr>
          <w:rFonts w:eastAsiaTheme="minorEastAsia"/>
        </w:rPr>
        <w:t xml:space="preserve"> the satellite is moving away from the UE.</w:t>
      </w:r>
    </w:p>
    <w:p w14:paraId="035819A1" w14:textId="4DD1CC5D" w:rsidR="0079291E" w:rsidRPr="004C4E82" w:rsidRDefault="0079291E" w:rsidP="0079291E">
      <w:pPr>
        <w:ind w:right="-22"/>
        <w:rPr>
          <w:rFonts w:eastAsiaTheme="minorEastAsia"/>
        </w:rPr>
      </w:pPr>
      <w:r w:rsidRPr="00A12A94">
        <w:rPr>
          <w:lang w:val="en-GB"/>
        </w:rPr>
        <w:t xml:space="preserve">Therefore, the total doppler effect </w:t>
      </w:r>
      <w:r w:rsidR="003904BE" w:rsidRPr="00A12A94">
        <w:t xml:space="preserve">measured at times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904BE" w:rsidRPr="004C4E82">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r>
          <w:rPr>
            <w:rFonts w:ascii="Cambria Math" w:hAnsi="Cambria Math"/>
          </w:rPr>
          <m:t>t</m:t>
        </m:r>
      </m:oMath>
      <w:r w:rsidR="003904BE" w:rsidRPr="004C4E82">
        <w:rPr>
          <w:rFonts w:eastAsiaTheme="minorEastAsia"/>
        </w:rPr>
        <w:t xml:space="preserve"> </w:t>
      </w:r>
      <w:r w:rsidR="00C13656" w:rsidRPr="004C4E82">
        <w:rPr>
          <w:rFonts w:eastAsiaTheme="minorEastAsia"/>
        </w:rPr>
        <w:t>are the same in magnitude, but with opposite sign</w:t>
      </w:r>
      <w:r w:rsidR="00B07E56" w:rsidRPr="004C4E82">
        <w:rPr>
          <w:rFonts w:eastAsiaTheme="minorEastAsia"/>
        </w:rPr>
        <w:t xml:space="preserve">s. </w:t>
      </w:r>
      <w:r w:rsidR="00474CF3">
        <w:rPr>
          <w:rFonts w:eastAsiaTheme="minorEastAsia"/>
        </w:rPr>
        <w:t xml:space="preserve">Hence, the </w:t>
      </w:r>
      <w:r w:rsidR="007D2FF3">
        <w:rPr>
          <w:rFonts w:eastAsiaTheme="minorEastAsia"/>
        </w:rPr>
        <w:t xml:space="preserve">total doppler shift variation within the interval </w:t>
      </w:r>
      <m:oMath>
        <m:r>
          <m:rPr>
            <m:sty m:val="p"/>
          </m:rPr>
          <w:rPr>
            <w:rFonts w:ascii="Cambria Math" w:hAnsi="Cambria Math"/>
          </w:rPr>
          <m:t>Δ</m:t>
        </m:r>
        <m:r>
          <w:rPr>
            <w:rFonts w:ascii="Cambria Math" w:hAnsi="Cambria Math"/>
          </w:rPr>
          <m:t>t</m:t>
        </m:r>
      </m:oMath>
      <w:r w:rsidR="007D2FF3">
        <w:rPr>
          <w:rFonts w:eastAsiaTheme="minorEastAsia"/>
        </w:rPr>
        <w:t xml:space="preserve">, is equal to </w:t>
      </w:r>
      <m:oMath>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doppler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r>
          <w:rPr>
            <w:rFonts w:ascii="Cambria Math" w:eastAsiaTheme="minorEastAsia" w:hAnsi="Cambria Math"/>
          </w:rPr>
          <m:t>)</m:t>
        </m:r>
      </m:oMath>
      <w:r w:rsidR="00274544">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doppler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r>
          <w:rPr>
            <w:rFonts w:ascii="Cambria Math" w:eastAsiaTheme="minorEastAsia" w:hAnsi="Cambria Math"/>
          </w:rPr>
          <m:t>)</m:t>
        </m:r>
      </m:oMath>
      <w:r w:rsidR="00274544">
        <w:rPr>
          <w:rFonts w:eastAsiaTheme="minorEastAsia"/>
        </w:rPr>
        <w:t xml:space="preserve"> is the </w:t>
      </w:r>
      <w:r w:rsidR="00274544">
        <w:rPr>
          <w:rFonts w:eastAsiaTheme="minorEastAsia"/>
        </w:rPr>
        <w:lastRenderedPageBreak/>
        <w:t xml:space="preserve">doppler shift at the time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oMath>
      <w:r w:rsidR="00274544">
        <w:rPr>
          <w:rFonts w:eastAsiaTheme="minorEastAsia"/>
        </w:rPr>
        <w:t xml:space="preserve"> </w:t>
      </w:r>
      <w:r w:rsidR="00B07E56" w:rsidRPr="004C4E82">
        <w:rPr>
          <w:rFonts w:eastAsiaTheme="minorEastAsia"/>
        </w:rPr>
        <w:t>And it is measured based on the relative angle between the satellite and the UE</w:t>
      </w:r>
      <w:r w:rsidR="00436345" w:rsidRPr="004C4E82">
        <w:rPr>
          <w:rFonts w:eastAsiaTheme="minorEastAsia"/>
        </w:rPr>
        <w:t xml:space="preserve"> and the satellite speed</w:t>
      </w:r>
      <w:r w:rsidR="00274544">
        <w:rPr>
          <w:rFonts w:eastAsiaTheme="minorEastAsia"/>
        </w:rPr>
        <w:t xml:space="preserve"> at this point in time. </w:t>
      </w:r>
    </w:p>
    <w:p w14:paraId="623DB0EC" w14:textId="25ED0622" w:rsidR="007941C4" w:rsidRPr="004C4E82" w:rsidRDefault="009C0078" w:rsidP="00A12A94">
      <w:pPr>
        <w:keepNext/>
        <w:ind w:right="-22"/>
      </w:pPr>
      <w:r w:rsidRPr="004C4E82">
        <w:rPr>
          <w:noProof/>
        </w:rPr>
        <w:drawing>
          <wp:inline distT="0" distB="0" distL="0" distR="0" wp14:anchorId="6DCAA51E" wp14:editId="6E4AFE33">
            <wp:extent cx="5878107" cy="317563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85576" cy="3179670"/>
                    </a:xfrm>
                    <a:prstGeom prst="rect">
                      <a:avLst/>
                    </a:prstGeom>
                    <a:noFill/>
                  </pic:spPr>
                </pic:pic>
              </a:graphicData>
            </a:graphic>
          </wp:inline>
        </w:drawing>
      </w:r>
    </w:p>
    <w:p w14:paraId="1E8A4914" w14:textId="7427EE67" w:rsidR="00436345" w:rsidRPr="004C4E82" w:rsidRDefault="007941C4" w:rsidP="007941C4">
      <w:pPr>
        <w:pStyle w:val="Caption"/>
        <w:jc w:val="left"/>
      </w:pPr>
      <w:r w:rsidRPr="004C4E82">
        <w:t xml:space="preserve">Figure </w:t>
      </w:r>
      <w:r w:rsidRPr="002C158A">
        <w:fldChar w:fldCharType="begin"/>
      </w:r>
      <w:r w:rsidRPr="004C4E82">
        <w:instrText xml:space="preserve"> SEQ Figure \* ARABIC </w:instrText>
      </w:r>
      <w:r w:rsidRPr="002C158A">
        <w:fldChar w:fldCharType="separate"/>
      </w:r>
      <w:r w:rsidRPr="004C4E82">
        <w:t>1</w:t>
      </w:r>
      <w:r w:rsidRPr="002C158A">
        <w:fldChar w:fldCharType="end"/>
      </w:r>
    </w:p>
    <w:p w14:paraId="14E65DD1" w14:textId="77777777" w:rsidR="00700269" w:rsidRPr="00A12A94" w:rsidRDefault="00700269" w:rsidP="00700269"/>
    <w:p w14:paraId="2E17D5F8" w14:textId="78C91430" w:rsidR="008558B3" w:rsidRDefault="00274544" w:rsidP="00700269">
      <w:pPr>
        <w:rPr>
          <w:rFonts w:eastAsiaTheme="minorEastAsia"/>
        </w:rPr>
      </w:pPr>
      <w:r>
        <w:t xml:space="preserve">It is possible to see that the longer the </w:t>
      </w:r>
      <w:r w:rsidR="00330930">
        <w:t xml:space="preserve">time window, </w:t>
      </w:r>
      <m:oMath>
        <m:r>
          <m:rPr>
            <m:sty m:val="p"/>
          </m:rPr>
          <w:rPr>
            <w:rFonts w:ascii="Cambria Math" w:hAnsi="Cambria Math"/>
          </w:rPr>
          <m:t>Δ</m:t>
        </m:r>
        <m:r>
          <w:rPr>
            <w:rFonts w:ascii="Cambria Math" w:hAnsi="Cambria Math"/>
          </w:rPr>
          <m:t>t</m:t>
        </m:r>
      </m:oMath>
      <w:r w:rsidR="00330930">
        <w:rPr>
          <w:rFonts w:eastAsiaTheme="minorEastAsia"/>
        </w:rPr>
        <w:t xml:space="preserve">, considered, the longer is the </w:t>
      </w:r>
      <w:r w:rsidR="00BB3FB6">
        <w:rPr>
          <w:rFonts w:eastAsiaTheme="minorEastAsia"/>
        </w:rPr>
        <w:t xml:space="preserve">distance travelled in this scenario, and </w:t>
      </w:r>
      <w:r w:rsidR="00EE0460">
        <w:rPr>
          <w:rFonts w:eastAsiaTheme="minorEastAsia"/>
        </w:rPr>
        <w:t xml:space="preserve">the </w:t>
      </w:r>
      <w:r w:rsidR="007D674E">
        <w:rPr>
          <w:rFonts w:eastAsiaTheme="minorEastAsia"/>
        </w:rPr>
        <w:t>smaller is the elevation angle formed between the UE and the satellite</w:t>
      </w:r>
      <w:r w:rsidR="001B45D6">
        <w:rPr>
          <w:rFonts w:eastAsiaTheme="minorEastAsia"/>
        </w:rPr>
        <w:t xml:space="preserve"> and hence the </w:t>
      </w:r>
      <w:r w:rsidR="007546C7">
        <w:rPr>
          <w:rFonts w:eastAsiaTheme="minorEastAsia"/>
        </w:rPr>
        <w:t>doppler shift</w:t>
      </w:r>
      <w:proofErr w:type="gramStart"/>
      <w:r w:rsidR="007546C7">
        <w:rPr>
          <w:rFonts w:eastAsiaTheme="minorEastAsia"/>
        </w:rPr>
        <w:t xml:space="preserve"> </w:t>
      </w:r>
      <w:r w:rsidR="00062364" w:rsidRPr="00A12A94">
        <w:t xml:space="preserve"> </w:t>
      </w:r>
      <w:r w:rsidR="002B549E" w:rsidRPr="00A12A94">
        <w:t xml:space="preserve"> </w:t>
      </w:r>
      <w:r w:rsidR="00877516">
        <w:t>(</w:t>
      </w:r>
      <w:proofErr w:type="gramEnd"/>
      <m:oMath>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doppler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r>
          <w:rPr>
            <w:rFonts w:ascii="Cambria Math" w:eastAsiaTheme="minorEastAsia" w:hAnsi="Cambria Math"/>
          </w:rPr>
          <m:t>)</m:t>
        </m:r>
      </m:oMath>
      <w:r w:rsidR="00877516">
        <w:rPr>
          <w:rFonts w:eastAsiaTheme="minorEastAsia"/>
        </w:rPr>
        <w:t xml:space="preserve">). </w:t>
      </w:r>
      <w:r w:rsidR="00D178E5">
        <w:rPr>
          <w:rFonts w:eastAsiaTheme="minorEastAsia"/>
        </w:rPr>
        <w:t>The relative elevation angle between satellite motion and UE at</w:t>
      </w:r>
      <m:oMath>
        <m:sSub>
          <m:sSubPr>
            <m:ctrlPr>
              <w:rPr>
                <w:rFonts w:ascii="Cambria Math" w:eastAsiaTheme="minorEastAsia" w:hAnsi="Cambria Math"/>
                <w:i/>
              </w:rPr>
            </m:ctrlPr>
          </m:sSubPr>
          <m:e>
            <m:r>
              <w:rPr>
                <w:rFonts w:ascii="Cambria Math" w:eastAsiaTheme="minorEastAsia" w:hAnsi="Cambria Math"/>
              </w:rPr>
              <m:t xml:space="preserve"> t</m:t>
            </m:r>
          </m:e>
          <m:sub>
            <m:r>
              <w:rPr>
                <w:rFonts w:ascii="Cambria Math" w:eastAsiaTheme="minorEastAsia" w:hAnsi="Cambria Math"/>
              </w:rPr>
              <m:t>0</m:t>
            </m:r>
          </m:sub>
        </m:sSub>
      </m:oMath>
      <w:r w:rsidR="00D178E5">
        <w:rPr>
          <w:rFonts w:eastAsiaTheme="minorEastAsia"/>
        </w:rPr>
        <w:t xml:space="preserve"> may be calculated by backtracking the satellite position, </w:t>
      </w:r>
      <w:r w:rsidR="008005E7">
        <w:rPr>
          <w:rFonts w:eastAsiaTheme="minorEastAsia"/>
        </w:rPr>
        <w:t xml:space="preserve">from the point where the UE was at the Nadir of the satellite </w:t>
      </w:r>
      <w:r w:rsidR="00470FF0">
        <w:rPr>
          <w:rFonts w:eastAsiaTheme="minorEastAsia"/>
        </w:rPr>
        <w:t>(</w:t>
      </w:r>
      <w:r w:rsidR="00470FF0" w:rsidRPr="00470FF0">
        <w:rPr>
          <w:rFonts w:ascii="Cambria Math" w:eastAsiaTheme="minorEastAsia" w:hAnsi="Cambria Math"/>
          <w:i/>
        </w:rPr>
        <w:br/>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travelled</m:t>
                </m:r>
              </m:sub>
            </m:sSub>
          </m:num>
          <m:den>
            <m:r>
              <w:rPr>
                <w:rFonts w:ascii="Cambria Math" w:eastAsiaTheme="minorEastAsia" w:hAnsi="Cambria Math"/>
              </w:rPr>
              <m:t>2</m:t>
            </m:r>
          </m:den>
        </m:f>
        <m:r>
          <w:rPr>
            <w:rFonts w:ascii="Cambria Math" w:eastAsiaTheme="minorEastAsia" w:hAnsi="Cambria Math"/>
          </w:rPr>
          <m:t xml:space="preserve">. </m:t>
        </m:r>
      </m:oMath>
      <w:r w:rsidR="008558B3">
        <w:rPr>
          <w:rFonts w:eastAsiaTheme="minorEastAsia"/>
        </w:rPr>
        <w:t xml:space="preserve">This is shown in </w:t>
      </w:r>
      <w:r w:rsidR="00486255">
        <w:rPr>
          <w:rFonts w:eastAsiaTheme="minorEastAsia"/>
        </w:rPr>
        <w:t>Table 1</w:t>
      </w:r>
      <w:r w:rsidR="008558B3">
        <w:rPr>
          <w:rFonts w:eastAsiaTheme="minorEastAsia"/>
        </w:rPr>
        <w:t>:</w:t>
      </w:r>
    </w:p>
    <w:p w14:paraId="18DF8360" w14:textId="7D38351C" w:rsidR="008558B3" w:rsidRDefault="00486255" w:rsidP="00700269">
      <w:pPr>
        <w:rPr>
          <w:rFonts w:eastAsiaTheme="minorEastAsia"/>
        </w:rPr>
      </w:pPr>
      <w:r>
        <w:rPr>
          <w:rFonts w:eastAsiaTheme="minorEastAsia"/>
        </w:rPr>
        <w:t>The calculations in Table 1 are assuming:</w:t>
      </w:r>
    </w:p>
    <w:p w14:paraId="597ED63E" w14:textId="3B0242EE" w:rsidR="00486255" w:rsidRDefault="00486255" w:rsidP="00486255">
      <w:pPr>
        <w:pStyle w:val="ListParagraph"/>
        <w:numPr>
          <w:ilvl w:val="0"/>
          <w:numId w:val="34"/>
        </w:numPr>
        <w:rPr>
          <w:rFonts w:eastAsiaTheme="minorEastAsia"/>
        </w:rPr>
      </w:pPr>
      <w:r>
        <w:rPr>
          <w:rFonts w:eastAsiaTheme="minorEastAsia"/>
        </w:rPr>
        <w:t>LEO satellite with orbital altitude of 600 km</w:t>
      </w:r>
    </w:p>
    <w:p w14:paraId="6D85397F" w14:textId="244E1E79" w:rsidR="00486255" w:rsidRDefault="00C95E41" w:rsidP="00486255">
      <w:pPr>
        <w:pStyle w:val="ListParagraph"/>
        <w:numPr>
          <w:ilvl w:val="0"/>
          <w:numId w:val="34"/>
        </w:numPr>
        <w:rPr>
          <w:rFonts w:eastAsiaTheme="minorEastAsia"/>
        </w:rPr>
      </w:pPr>
      <w:r>
        <w:rPr>
          <w:rFonts w:eastAsiaTheme="minorEastAsia"/>
        </w:rPr>
        <w:t>Earth Radius = 6</w:t>
      </w:r>
      <w:r w:rsidR="00FD76BC">
        <w:rPr>
          <w:rFonts w:eastAsiaTheme="minorEastAsia"/>
        </w:rPr>
        <w:t>,</w:t>
      </w:r>
      <w:r>
        <w:rPr>
          <w:rFonts w:eastAsiaTheme="minorEastAsia"/>
        </w:rPr>
        <w:t>371 km</w:t>
      </w:r>
    </w:p>
    <w:p w14:paraId="670B2789" w14:textId="081EE544" w:rsidR="00C95E41" w:rsidRPr="00A12A94" w:rsidRDefault="00C95E41" w:rsidP="00A12A94">
      <w:pPr>
        <w:pStyle w:val="ListParagraph"/>
        <w:numPr>
          <w:ilvl w:val="0"/>
          <w:numId w:val="34"/>
        </w:numPr>
        <w:rPr>
          <w:rFonts w:eastAsiaTheme="minorEastAsia"/>
        </w:rPr>
      </w:pPr>
      <w:r>
        <w:rPr>
          <w:rFonts w:eastAsiaTheme="minorEastAsia"/>
        </w:rPr>
        <w:t xml:space="preserve">Satellite speed = </w:t>
      </w:r>
      <w:r w:rsidR="00E55E67">
        <w:rPr>
          <w:rFonts w:eastAsiaTheme="minorEastAsia"/>
        </w:rPr>
        <w:t>7</w:t>
      </w:r>
      <w:r w:rsidR="00FD76BC">
        <w:rPr>
          <w:rFonts w:eastAsiaTheme="minorEastAsia"/>
        </w:rPr>
        <w:t>.566 km/s</w:t>
      </w:r>
    </w:p>
    <w:p w14:paraId="06A91578" w14:textId="77777777" w:rsidR="00E11C25" w:rsidRDefault="00E11C25" w:rsidP="00486255">
      <w:pPr>
        <w:pStyle w:val="Caption"/>
        <w:keepNext/>
      </w:pPr>
    </w:p>
    <w:p w14:paraId="3FD5D8AA" w14:textId="507F3028" w:rsidR="00E11C25" w:rsidRPr="002C158A" w:rsidRDefault="00E11C25" w:rsidP="00A12A94">
      <w:r>
        <w:t xml:space="preserve">The </w:t>
      </w:r>
      <w:r w:rsidR="00574DA9">
        <w:t xml:space="preserve">last column, indicates the total doppler shift variation, if the reference approximation provided in TR 38.821 is used </w:t>
      </w:r>
      <w:r w:rsidR="00210B04">
        <w:t>for estimating the doppler variation (i.e. 0.27 ppm/</w:t>
      </w:r>
      <w:proofErr w:type="gramStart"/>
      <w:r w:rsidR="00210B04">
        <w:t>s )</w:t>
      </w:r>
      <w:proofErr w:type="gramEnd"/>
    </w:p>
    <w:p w14:paraId="3862C43C" w14:textId="5E5F3CB7" w:rsidR="00486255" w:rsidRDefault="00486255" w:rsidP="00A12A94">
      <w:pPr>
        <w:pStyle w:val="Caption"/>
        <w:keepNext/>
      </w:pPr>
      <w:r>
        <w:t xml:space="preserve">Table </w:t>
      </w:r>
      <w:r w:rsidR="00A25DCF">
        <w:fldChar w:fldCharType="begin"/>
      </w:r>
      <w:r w:rsidR="00A25DCF">
        <w:instrText xml:space="preserve"> SEQ Table \* ARABIC </w:instrText>
      </w:r>
      <w:r w:rsidR="00A25DCF">
        <w:fldChar w:fldCharType="separate"/>
      </w:r>
      <w:r>
        <w:rPr>
          <w:noProof/>
        </w:rPr>
        <w:t>1</w:t>
      </w:r>
      <w:r w:rsidR="00A25DCF">
        <w:rPr>
          <w:noProof/>
        </w:rPr>
        <w:fldChar w:fldCharType="end"/>
      </w:r>
    </w:p>
    <w:tbl>
      <w:tblPr>
        <w:tblStyle w:val="TableGrid"/>
        <w:tblW w:w="0" w:type="auto"/>
        <w:tblLook w:val="04A0" w:firstRow="1" w:lastRow="0" w:firstColumn="1" w:lastColumn="0" w:noHBand="0" w:noVBand="1"/>
      </w:tblPr>
      <w:tblGrid>
        <w:gridCol w:w="1542"/>
        <w:gridCol w:w="1559"/>
        <w:gridCol w:w="1581"/>
        <w:gridCol w:w="1571"/>
        <w:gridCol w:w="1703"/>
        <w:gridCol w:w="1661"/>
      </w:tblGrid>
      <w:tr w:rsidR="00E11C25" w14:paraId="784A9D15" w14:textId="43D4205C" w:rsidTr="00A12A94">
        <w:tc>
          <w:tcPr>
            <w:tcW w:w="1602" w:type="dxa"/>
          </w:tcPr>
          <w:p w14:paraId="6711EBC0" w14:textId="49C88B5A" w:rsidR="00E11C25" w:rsidRDefault="00E11C25" w:rsidP="00700269">
            <w:pPr>
              <w:rPr>
                <w:rFonts w:eastAsiaTheme="minorEastAsia"/>
              </w:rPr>
            </w:pPr>
            <w:r>
              <w:rPr>
                <w:rFonts w:eastAsiaTheme="minorEastAsia"/>
              </w:rPr>
              <w:t>Channel</w:t>
            </w:r>
          </w:p>
        </w:tc>
        <w:tc>
          <w:tcPr>
            <w:tcW w:w="1616" w:type="dxa"/>
          </w:tcPr>
          <w:p w14:paraId="358E14EB" w14:textId="43E20EA8" w:rsidR="00E11C25" w:rsidRDefault="00E11C25" w:rsidP="00700269">
            <w:pPr>
              <w:rPr>
                <w:rFonts w:eastAsiaTheme="minorEastAsia"/>
              </w:rPr>
            </w:pPr>
            <w:r>
              <w:rPr>
                <w:rFonts w:eastAsiaTheme="minorEastAsia"/>
              </w:rPr>
              <w:t>Duration of the segment</w:t>
            </w:r>
          </w:p>
        </w:tc>
        <w:tc>
          <w:tcPr>
            <w:tcW w:w="1635" w:type="dxa"/>
          </w:tcPr>
          <w:p w14:paraId="26C551FD" w14:textId="070680A9" w:rsidR="00E11C25" w:rsidRDefault="00A25DCF" w:rsidP="00700269">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travelled</m:t>
                    </m:r>
                  </m:sub>
                </m:sSub>
              </m:oMath>
            </m:oMathPara>
          </w:p>
        </w:tc>
        <w:tc>
          <w:tcPr>
            <w:tcW w:w="1627" w:type="dxa"/>
          </w:tcPr>
          <w:p w14:paraId="7AE72FD9" w14:textId="28E4FD81" w:rsidR="00E11C25" w:rsidRDefault="00E11C25" w:rsidP="00700269">
            <w:pPr>
              <w:rPr>
                <w:rFonts w:eastAsiaTheme="minorEastAsia"/>
              </w:rPr>
            </w:pPr>
            <w:r>
              <w:rPr>
                <w:rFonts w:eastAsiaTheme="minorEastAsia"/>
              </w:rPr>
              <w:t xml:space="preserve">Angle (degrees)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p>
        </w:tc>
        <w:tc>
          <w:tcPr>
            <w:tcW w:w="1738" w:type="dxa"/>
          </w:tcPr>
          <w:p w14:paraId="122388FA" w14:textId="0D72ECC3" w:rsidR="00E11C25" w:rsidRDefault="00062364" w:rsidP="00700269">
            <w:pPr>
              <w:rPr>
                <w:rFonts w:eastAsiaTheme="minorEastAsia"/>
              </w:rPr>
            </w:pPr>
            <m:oMathPara>
              <m:oMath>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doppler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r>
                  <w:rPr>
                    <w:rFonts w:ascii="Cambria Math" w:eastAsiaTheme="minorEastAsia" w:hAnsi="Cambria Math"/>
                  </w:rPr>
                  <m:t>)</m:t>
                </m:r>
              </m:oMath>
            </m:oMathPara>
          </w:p>
        </w:tc>
        <w:tc>
          <w:tcPr>
            <w:tcW w:w="1399" w:type="dxa"/>
          </w:tcPr>
          <w:p w14:paraId="3BEA4150" w14:textId="2FD724AE" w:rsidR="00E11C25" w:rsidRDefault="00062364" w:rsidP="00700269">
            <w:pPr>
              <w:rPr>
                <w:rFonts w:ascii="Arial" w:eastAsia="SimSun" w:hAnsi="Arial" w:cs="Times New Roman"/>
              </w:rPr>
            </w:pPr>
            <m:oMath>
              <m:r>
                <w:rPr>
                  <w:rFonts w:ascii="Cambria Math" w:eastAsiaTheme="minorEastAsia" w:hAnsi="Cambria Math" w:cs="Times New Roman"/>
                </w:rPr>
                <m:t>2</m:t>
              </m:r>
              <m:sSub>
                <m:sSubPr>
                  <m:ctrlPr>
                    <w:rPr>
                      <w:rFonts w:ascii="Cambria Math" w:eastAsiaTheme="minorEastAsia" w:hAnsi="Cambria Math" w:cs="Times New Roman"/>
                      <w:i/>
                    </w:rPr>
                  </m:ctrlPr>
                </m:sSubPr>
                <m:e>
                  <m:r>
                    <w:rPr>
                      <w:rFonts w:ascii="Cambria Math" w:eastAsiaTheme="minorEastAsia" w:hAnsi="Cambria Math" w:cs="Times New Roman"/>
                    </w:rPr>
                    <m:t>F</m:t>
                  </m:r>
                </m:e>
                <m:sub>
                  <m:r>
                    <w:rPr>
                      <w:rFonts w:ascii="Cambria Math" w:eastAsiaTheme="minorEastAsia" w:hAnsi="Cambria Math" w:cs="Times New Roman"/>
                    </w:rPr>
                    <m:t>doppler</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0</m:t>
                  </m:r>
                </m:sub>
              </m:sSub>
              <m:r>
                <w:rPr>
                  <w:rFonts w:ascii="Cambria Math" w:eastAsiaTheme="minorEastAsia" w:hAnsi="Cambria Math" w:cs="Times New Roman"/>
                </w:rPr>
                <m:t>)</m:t>
              </m:r>
            </m:oMath>
            <w:r w:rsidR="00F2336A" w:rsidRPr="00A12A94">
              <w:rPr>
                <w:rFonts w:eastAsia="SimSun" w:cs="Times New Roman"/>
              </w:rPr>
              <w:t xml:space="preserve"> if using the </w:t>
            </w:r>
            <w:r w:rsidR="004E0E4C" w:rsidRPr="00A12A94">
              <w:rPr>
                <w:rFonts w:eastAsia="SimSun" w:cs="Times New Roman"/>
              </w:rPr>
              <w:t>approx.0.27ppm/s</w:t>
            </w:r>
          </w:p>
        </w:tc>
      </w:tr>
      <w:tr w:rsidR="00E11C25" w14:paraId="5E2062AD" w14:textId="44C5BEA3" w:rsidTr="00A12A94">
        <w:tc>
          <w:tcPr>
            <w:tcW w:w="1602" w:type="dxa"/>
          </w:tcPr>
          <w:p w14:paraId="61792CA8" w14:textId="4751CC3C" w:rsidR="00E11C25" w:rsidRDefault="00E11C25" w:rsidP="00700269">
            <w:pPr>
              <w:rPr>
                <w:rFonts w:eastAsiaTheme="minorEastAsia"/>
              </w:rPr>
            </w:pPr>
            <w:r>
              <w:rPr>
                <w:rFonts w:eastAsiaTheme="minorEastAsia"/>
              </w:rPr>
              <w:t>PRACH (Format 2)</w:t>
            </w:r>
          </w:p>
        </w:tc>
        <w:tc>
          <w:tcPr>
            <w:tcW w:w="1616" w:type="dxa"/>
          </w:tcPr>
          <w:p w14:paraId="00B316F5" w14:textId="3C8CF7E5" w:rsidR="00E11C25" w:rsidRDefault="00E11C25" w:rsidP="00700269">
            <w:pPr>
              <w:rPr>
                <w:rFonts w:eastAsiaTheme="minorEastAsia"/>
              </w:rPr>
            </w:pPr>
            <w:r w:rsidRPr="00A12A94">
              <w:rPr>
                <w:rFonts w:eastAsiaTheme="minorEastAsia"/>
                <w:b/>
                <w:bCs/>
                <w:color w:val="7030A0"/>
              </w:rPr>
              <w:t xml:space="preserve">16 </w:t>
            </w:r>
            <w:r>
              <w:rPr>
                <w:rFonts w:eastAsiaTheme="minorEastAsia"/>
              </w:rPr>
              <w:t xml:space="preserve">* 19.2 </w:t>
            </w:r>
            <w:proofErr w:type="spellStart"/>
            <w:r>
              <w:rPr>
                <w:rFonts w:eastAsiaTheme="minorEastAsia"/>
              </w:rPr>
              <w:t>ms</w:t>
            </w:r>
            <w:proofErr w:type="spellEnd"/>
            <w:r>
              <w:rPr>
                <w:rFonts w:eastAsiaTheme="minorEastAsia"/>
              </w:rPr>
              <w:t xml:space="preserve"> = 307.2 </w:t>
            </w:r>
            <w:proofErr w:type="spellStart"/>
            <w:r>
              <w:rPr>
                <w:rFonts w:eastAsiaTheme="minorEastAsia"/>
              </w:rPr>
              <w:t>ms</w:t>
            </w:r>
            <w:proofErr w:type="spellEnd"/>
          </w:p>
        </w:tc>
        <w:tc>
          <w:tcPr>
            <w:tcW w:w="1635" w:type="dxa"/>
          </w:tcPr>
          <w:p w14:paraId="71845406" w14:textId="7D6EA2F5" w:rsidR="00E11C25" w:rsidRDefault="00E11C25" w:rsidP="00700269">
            <w:pPr>
              <w:rPr>
                <w:rFonts w:eastAsiaTheme="minorEastAsia"/>
              </w:rPr>
            </w:pPr>
            <w:r>
              <w:rPr>
                <w:rFonts w:eastAsiaTheme="minorEastAsia"/>
              </w:rPr>
              <w:t>2.324 km</w:t>
            </w:r>
          </w:p>
        </w:tc>
        <w:tc>
          <w:tcPr>
            <w:tcW w:w="1627" w:type="dxa"/>
          </w:tcPr>
          <w:p w14:paraId="7C984BA9" w14:textId="122346EE" w:rsidR="00E11C25" w:rsidRDefault="00E11C25" w:rsidP="00700269">
            <w:pPr>
              <w:rPr>
                <w:rFonts w:eastAsiaTheme="minorEastAsia"/>
              </w:rPr>
            </w:pPr>
            <w:r w:rsidRPr="004207C7">
              <w:rPr>
                <w:rFonts w:eastAsiaTheme="minorEastAsia"/>
              </w:rPr>
              <w:t>89.8986</w:t>
            </w:r>
          </w:p>
        </w:tc>
        <w:tc>
          <w:tcPr>
            <w:tcW w:w="1738" w:type="dxa"/>
          </w:tcPr>
          <w:p w14:paraId="799B83E8" w14:textId="6B4F8F73" w:rsidR="00E11C25" w:rsidRDefault="00E11C25" w:rsidP="00700269">
            <w:pPr>
              <w:rPr>
                <w:rFonts w:eastAsiaTheme="minorEastAsia"/>
              </w:rPr>
            </w:pPr>
            <w:r w:rsidRPr="00A83F6E">
              <w:rPr>
                <w:rFonts w:eastAsiaTheme="minorEastAsia"/>
              </w:rPr>
              <w:t>0.0893</w:t>
            </w:r>
            <w:r w:rsidR="00B312BE">
              <w:rPr>
                <w:rFonts w:eastAsiaTheme="minorEastAsia"/>
              </w:rPr>
              <w:t xml:space="preserve"> ppm</w:t>
            </w:r>
          </w:p>
        </w:tc>
        <w:tc>
          <w:tcPr>
            <w:tcW w:w="1399" w:type="dxa"/>
          </w:tcPr>
          <w:p w14:paraId="712F4DCD" w14:textId="166D3D43" w:rsidR="00E11C25" w:rsidRPr="00A83F6E" w:rsidRDefault="00E43ECE" w:rsidP="00700269">
            <w:pPr>
              <w:rPr>
                <w:rFonts w:eastAsiaTheme="minorEastAsia"/>
              </w:rPr>
            </w:pPr>
            <w:r>
              <w:rPr>
                <w:rFonts w:eastAsiaTheme="minorEastAsia"/>
              </w:rPr>
              <w:t>0.083 ppm</w:t>
            </w:r>
          </w:p>
        </w:tc>
      </w:tr>
      <w:tr w:rsidR="00E11C25" w14:paraId="4301B00F" w14:textId="4BD1CEE7" w:rsidTr="00A12A94">
        <w:tc>
          <w:tcPr>
            <w:tcW w:w="1602" w:type="dxa"/>
          </w:tcPr>
          <w:p w14:paraId="4B25A49D" w14:textId="558FB9D2" w:rsidR="00E11C25" w:rsidRDefault="00E11C25" w:rsidP="00700269">
            <w:pPr>
              <w:rPr>
                <w:rFonts w:eastAsiaTheme="minorEastAsia"/>
              </w:rPr>
            </w:pPr>
            <w:r>
              <w:rPr>
                <w:rFonts w:eastAsiaTheme="minorEastAsia"/>
              </w:rPr>
              <w:t>PUSCH</w:t>
            </w:r>
          </w:p>
        </w:tc>
        <w:tc>
          <w:tcPr>
            <w:tcW w:w="1616" w:type="dxa"/>
          </w:tcPr>
          <w:p w14:paraId="7E290AE6" w14:textId="3DAB0529" w:rsidR="00E11C25" w:rsidRPr="008762B7" w:rsidRDefault="00E11C25" w:rsidP="00700269">
            <w:pPr>
              <w:rPr>
                <w:rFonts w:eastAsiaTheme="minorEastAsia"/>
                <w:b/>
                <w:color w:val="7030A0"/>
              </w:rPr>
            </w:pPr>
            <w:r>
              <w:rPr>
                <w:rFonts w:eastAsiaTheme="minorEastAsia"/>
                <w:b/>
                <w:bCs/>
                <w:color w:val="7030A0"/>
              </w:rPr>
              <w:t xml:space="preserve">256 </w:t>
            </w:r>
            <w:r w:rsidRPr="00A12A94">
              <w:rPr>
                <w:rFonts w:eastAsiaTheme="minorEastAsia"/>
              </w:rPr>
              <w:t xml:space="preserve">* 1 </w:t>
            </w:r>
            <w:proofErr w:type="spellStart"/>
            <w:r w:rsidRPr="00A12A94">
              <w:rPr>
                <w:rFonts w:eastAsiaTheme="minorEastAsia"/>
              </w:rPr>
              <w:t>ms</w:t>
            </w:r>
            <w:proofErr w:type="spellEnd"/>
          </w:p>
        </w:tc>
        <w:tc>
          <w:tcPr>
            <w:tcW w:w="1635" w:type="dxa"/>
          </w:tcPr>
          <w:p w14:paraId="07942107" w14:textId="319B4887" w:rsidR="00E11C25" w:rsidRDefault="00E11C25" w:rsidP="00700269">
            <w:pPr>
              <w:rPr>
                <w:rFonts w:eastAsiaTheme="minorEastAsia"/>
              </w:rPr>
            </w:pPr>
            <w:r w:rsidRPr="000E1065">
              <w:rPr>
                <w:rFonts w:eastAsiaTheme="minorEastAsia"/>
              </w:rPr>
              <w:t>1.93</w:t>
            </w:r>
            <w:r>
              <w:rPr>
                <w:rFonts w:eastAsiaTheme="minorEastAsia"/>
              </w:rPr>
              <w:t>7 km</w:t>
            </w:r>
          </w:p>
        </w:tc>
        <w:tc>
          <w:tcPr>
            <w:tcW w:w="1627" w:type="dxa"/>
          </w:tcPr>
          <w:p w14:paraId="58C3CC9A" w14:textId="22D7C2CA" w:rsidR="00E11C25" w:rsidRDefault="00E11C25" w:rsidP="00700269">
            <w:pPr>
              <w:rPr>
                <w:rFonts w:eastAsiaTheme="minorEastAsia"/>
              </w:rPr>
            </w:pPr>
            <w:r w:rsidRPr="00816BB3">
              <w:rPr>
                <w:rFonts w:eastAsiaTheme="minorEastAsia"/>
              </w:rPr>
              <w:t>89.9155</w:t>
            </w:r>
          </w:p>
        </w:tc>
        <w:tc>
          <w:tcPr>
            <w:tcW w:w="1738" w:type="dxa"/>
          </w:tcPr>
          <w:p w14:paraId="6A8D1F96" w14:textId="48F02B9A" w:rsidR="00E11C25" w:rsidRDefault="00E11C25" w:rsidP="00700269">
            <w:pPr>
              <w:rPr>
                <w:rFonts w:eastAsiaTheme="minorEastAsia"/>
              </w:rPr>
            </w:pPr>
            <w:r w:rsidRPr="004F6319">
              <w:rPr>
                <w:rFonts w:eastAsiaTheme="minorEastAsia"/>
              </w:rPr>
              <w:t>0.0745</w:t>
            </w:r>
            <w:r w:rsidR="00B312BE">
              <w:rPr>
                <w:rFonts w:eastAsiaTheme="minorEastAsia"/>
              </w:rPr>
              <w:t xml:space="preserve"> ppm</w:t>
            </w:r>
          </w:p>
        </w:tc>
        <w:tc>
          <w:tcPr>
            <w:tcW w:w="1399" w:type="dxa"/>
          </w:tcPr>
          <w:p w14:paraId="4AFB42D1" w14:textId="2EB8A497" w:rsidR="00E11C25" w:rsidRPr="004F6319" w:rsidRDefault="00E43ECE" w:rsidP="00700269">
            <w:pPr>
              <w:rPr>
                <w:rFonts w:eastAsiaTheme="minorEastAsia"/>
              </w:rPr>
            </w:pPr>
            <w:r>
              <w:rPr>
                <w:rFonts w:eastAsiaTheme="minorEastAsia"/>
              </w:rPr>
              <w:t>0.0691 ppm</w:t>
            </w:r>
          </w:p>
        </w:tc>
      </w:tr>
    </w:tbl>
    <w:p w14:paraId="6040A405" w14:textId="63784AEE" w:rsidR="00700269" w:rsidRDefault="008005E7" w:rsidP="00700269">
      <w:pPr>
        <w:rPr>
          <w:rFonts w:eastAsiaTheme="minorEastAsia"/>
        </w:rPr>
      </w:pPr>
      <w:r>
        <w:rPr>
          <w:rFonts w:eastAsiaTheme="minorEastAsia"/>
        </w:rPr>
        <w:t xml:space="preserve"> </w:t>
      </w:r>
    </w:p>
    <w:p w14:paraId="36744425" w14:textId="612C1834" w:rsidR="0060543D" w:rsidRPr="00A12A94" w:rsidRDefault="006B4A20" w:rsidP="00A12A94">
      <w:r>
        <w:t xml:space="preserve">Using a rounding approximation, it is fair to say that </w:t>
      </w:r>
      <w:r w:rsidR="00682AA3">
        <w:t xml:space="preserve">in the </w:t>
      </w:r>
      <w:proofErr w:type="gramStart"/>
      <w:r w:rsidR="00682AA3">
        <w:t>worst case</w:t>
      </w:r>
      <w:proofErr w:type="gramEnd"/>
      <w:r w:rsidR="00682AA3">
        <w:t xml:space="preserve"> scenario, the doppler </w:t>
      </w:r>
      <w:r w:rsidR="00844766">
        <w:t>varies</w:t>
      </w:r>
      <w:r w:rsidR="00C67811">
        <w:t xml:space="preserve"> 0.08 ppm for </w:t>
      </w:r>
      <w:r w:rsidR="00DB1CEA">
        <w:t xml:space="preserve">PRACH format 2 when N=16 and </w:t>
      </w:r>
      <w:r w:rsidR="006B0FDD">
        <w:t xml:space="preserve">0.07 ppm for PUSCH/PUCCH when N=256. </w:t>
      </w:r>
    </w:p>
    <w:sectPr w:rsidR="0060543D" w:rsidRPr="00A12A9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175C1" w14:textId="77777777" w:rsidR="006F7D11" w:rsidRDefault="006F7D11" w:rsidP="00001C9B">
      <w:pPr>
        <w:spacing w:after="0" w:line="240" w:lineRule="auto"/>
      </w:pPr>
      <w:r>
        <w:separator/>
      </w:r>
    </w:p>
  </w:endnote>
  <w:endnote w:type="continuationSeparator" w:id="0">
    <w:p w14:paraId="08510312" w14:textId="77777777" w:rsidR="006F7D11" w:rsidRDefault="006F7D11" w:rsidP="00001C9B">
      <w:pPr>
        <w:spacing w:after="0" w:line="240" w:lineRule="auto"/>
      </w:pPr>
      <w:r>
        <w:continuationSeparator/>
      </w:r>
    </w:p>
  </w:endnote>
  <w:endnote w:type="continuationNotice" w:id="1">
    <w:p w14:paraId="4A1AD0F7" w14:textId="77777777" w:rsidR="006F7D11" w:rsidRDefault="006F7D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26580" w14:textId="77777777" w:rsidR="006F7D11" w:rsidRDefault="006F7D11" w:rsidP="00001C9B">
      <w:pPr>
        <w:spacing w:after="0" w:line="240" w:lineRule="auto"/>
      </w:pPr>
      <w:r>
        <w:separator/>
      </w:r>
    </w:p>
  </w:footnote>
  <w:footnote w:type="continuationSeparator" w:id="0">
    <w:p w14:paraId="617AF221" w14:textId="77777777" w:rsidR="006F7D11" w:rsidRDefault="006F7D11" w:rsidP="00001C9B">
      <w:pPr>
        <w:spacing w:after="0" w:line="240" w:lineRule="auto"/>
      </w:pPr>
      <w:r>
        <w:continuationSeparator/>
      </w:r>
    </w:p>
  </w:footnote>
  <w:footnote w:type="continuationNotice" w:id="1">
    <w:p w14:paraId="76232318" w14:textId="77777777" w:rsidR="006F7D11" w:rsidRDefault="006F7D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EE5092"/>
    <w:multiLevelType w:val="multilevel"/>
    <w:tmpl w:val="ADECC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bullet"/>
      <w:lvlText w:val="-"/>
      <w:lvlJc w:val="left"/>
      <w:pPr>
        <w:ind w:left="2160" w:hanging="360"/>
      </w:pPr>
      <w:rPr>
        <w:rFonts w:ascii="Times New Roman" w:eastAsiaTheme="minorHAnsi"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4C017F"/>
    <w:multiLevelType w:val="hybridMultilevel"/>
    <w:tmpl w:val="48240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2344D70"/>
    <w:multiLevelType w:val="hybridMultilevel"/>
    <w:tmpl w:val="DC3224B4"/>
    <w:lvl w:ilvl="0" w:tplc="375066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367534"/>
    <w:multiLevelType w:val="multilevel"/>
    <w:tmpl w:val="2E5A82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56B37"/>
    <w:multiLevelType w:val="hybridMultilevel"/>
    <w:tmpl w:val="F5EAC22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957641"/>
    <w:multiLevelType w:val="hybridMultilevel"/>
    <w:tmpl w:val="B53A0F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3098A3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04090011">
      <w:start w:val="1"/>
      <w:numFmt w:val="decimal"/>
      <w:lvlText w:val="%4)"/>
      <w:lvlJc w:val="left"/>
      <w:pPr>
        <w:ind w:left="3096" w:hanging="360"/>
      </w:pPr>
      <w:rPr>
        <w:rFont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1ED516F"/>
    <w:multiLevelType w:val="hybridMultilevel"/>
    <w:tmpl w:val="B1406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14"/>
  </w:num>
  <w:num w:numId="4">
    <w:abstractNumId w:val="8"/>
  </w:num>
  <w:num w:numId="5">
    <w:abstractNumId w:val="19"/>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21"/>
  </w:num>
  <w:num w:numId="16">
    <w:abstractNumId w:val="5"/>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7"/>
  </w:num>
  <w:num w:numId="22">
    <w:abstractNumId w:val="12"/>
    <w:lvlOverride w:ilvl="0">
      <w:startOverride w:val="1"/>
    </w:lvlOverride>
  </w:num>
  <w:num w:numId="23">
    <w:abstractNumId w:val="13"/>
    <w:lvlOverride w:ilvl="0">
      <w:startOverride w:val="1"/>
    </w:lvlOverride>
  </w:num>
  <w:num w:numId="24">
    <w:abstractNumId w:val="4"/>
  </w:num>
  <w:num w:numId="25">
    <w:abstractNumId w:val="0"/>
  </w:num>
  <w:num w:numId="26">
    <w:abstractNumId w:val="0"/>
    <w:lvlOverride w:ilvl="0">
      <w:startOverride w:val="1"/>
    </w:lvlOverride>
  </w:num>
  <w:num w:numId="27">
    <w:abstractNumId w:val="16"/>
  </w:num>
  <w:num w:numId="28">
    <w:abstractNumId w:val="7"/>
  </w:num>
  <w:num w:numId="29">
    <w:abstractNumId w:val="2"/>
  </w:num>
  <w:num w:numId="30">
    <w:abstractNumId w:val="3"/>
  </w:num>
  <w:num w:numId="31">
    <w:abstractNumId w:val="15"/>
  </w:num>
  <w:num w:numId="32">
    <w:abstractNumId w:val="6"/>
  </w:num>
  <w:num w:numId="33">
    <w:abstractNumId w:val="10"/>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D13E0"/>
    <w:rsid w:val="00001C9B"/>
    <w:rsid w:val="000040DC"/>
    <w:rsid w:val="000151EF"/>
    <w:rsid w:val="000239F5"/>
    <w:rsid w:val="00033120"/>
    <w:rsid w:val="00035558"/>
    <w:rsid w:val="0004438E"/>
    <w:rsid w:val="0005061D"/>
    <w:rsid w:val="00062364"/>
    <w:rsid w:val="00066301"/>
    <w:rsid w:val="00077C60"/>
    <w:rsid w:val="00081439"/>
    <w:rsid w:val="0008612A"/>
    <w:rsid w:val="00090E18"/>
    <w:rsid w:val="00094EEA"/>
    <w:rsid w:val="000970D8"/>
    <w:rsid w:val="0009760C"/>
    <w:rsid w:val="00097A29"/>
    <w:rsid w:val="00097C64"/>
    <w:rsid w:val="000A10BC"/>
    <w:rsid w:val="000A17E3"/>
    <w:rsid w:val="000A76F7"/>
    <w:rsid w:val="000B0056"/>
    <w:rsid w:val="000B34B2"/>
    <w:rsid w:val="000C3317"/>
    <w:rsid w:val="000C3C7B"/>
    <w:rsid w:val="000C7CAD"/>
    <w:rsid w:val="000D0F93"/>
    <w:rsid w:val="000D3956"/>
    <w:rsid w:val="000D5840"/>
    <w:rsid w:val="000E1065"/>
    <w:rsid w:val="000E1C91"/>
    <w:rsid w:val="000E6D7F"/>
    <w:rsid w:val="000F21FB"/>
    <w:rsid w:val="001010AB"/>
    <w:rsid w:val="0010136D"/>
    <w:rsid w:val="001028B3"/>
    <w:rsid w:val="00106416"/>
    <w:rsid w:val="00110481"/>
    <w:rsid w:val="001127C9"/>
    <w:rsid w:val="00115B88"/>
    <w:rsid w:val="00116437"/>
    <w:rsid w:val="00120366"/>
    <w:rsid w:val="00126CDD"/>
    <w:rsid w:val="00132F6A"/>
    <w:rsid w:val="00133913"/>
    <w:rsid w:val="00136FC8"/>
    <w:rsid w:val="00140221"/>
    <w:rsid w:val="00140295"/>
    <w:rsid w:val="00143B11"/>
    <w:rsid w:val="001556B1"/>
    <w:rsid w:val="001614FB"/>
    <w:rsid w:val="001642FC"/>
    <w:rsid w:val="0016496B"/>
    <w:rsid w:val="00166ADB"/>
    <w:rsid w:val="001743E2"/>
    <w:rsid w:val="001745F8"/>
    <w:rsid w:val="001812D4"/>
    <w:rsid w:val="00181D0F"/>
    <w:rsid w:val="001838CF"/>
    <w:rsid w:val="0018558E"/>
    <w:rsid w:val="00185DBF"/>
    <w:rsid w:val="001868EE"/>
    <w:rsid w:val="00190C19"/>
    <w:rsid w:val="001A3BA4"/>
    <w:rsid w:val="001A6D1F"/>
    <w:rsid w:val="001B0108"/>
    <w:rsid w:val="001B45D6"/>
    <w:rsid w:val="001D3B02"/>
    <w:rsid w:val="001D5A48"/>
    <w:rsid w:val="001E30F6"/>
    <w:rsid w:val="001E5565"/>
    <w:rsid w:val="001E7C8F"/>
    <w:rsid w:val="001F3ABB"/>
    <w:rsid w:val="001F5254"/>
    <w:rsid w:val="001F5A90"/>
    <w:rsid w:val="0020068C"/>
    <w:rsid w:val="002031B4"/>
    <w:rsid w:val="002059F6"/>
    <w:rsid w:val="00205FDB"/>
    <w:rsid w:val="00210B04"/>
    <w:rsid w:val="00212749"/>
    <w:rsid w:val="00217C19"/>
    <w:rsid w:val="00217EE5"/>
    <w:rsid w:val="0022316F"/>
    <w:rsid w:val="002236C4"/>
    <w:rsid w:val="00235F5C"/>
    <w:rsid w:val="00237BF1"/>
    <w:rsid w:val="00242CE2"/>
    <w:rsid w:val="00244B47"/>
    <w:rsid w:val="00246D72"/>
    <w:rsid w:val="002475D5"/>
    <w:rsid w:val="00253BD5"/>
    <w:rsid w:val="00257571"/>
    <w:rsid w:val="00257FA3"/>
    <w:rsid w:val="00270B18"/>
    <w:rsid w:val="00274544"/>
    <w:rsid w:val="00277B56"/>
    <w:rsid w:val="0029249A"/>
    <w:rsid w:val="002A19F5"/>
    <w:rsid w:val="002A7C38"/>
    <w:rsid w:val="002B4922"/>
    <w:rsid w:val="002B549E"/>
    <w:rsid w:val="002B7CC8"/>
    <w:rsid w:val="002C02E8"/>
    <w:rsid w:val="002C158A"/>
    <w:rsid w:val="002C22C3"/>
    <w:rsid w:val="002C2D19"/>
    <w:rsid w:val="002C4176"/>
    <w:rsid w:val="002D10FA"/>
    <w:rsid w:val="002D181B"/>
    <w:rsid w:val="002D2304"/>
    <w:rsid w:val="002D47BD"/>
    <w:rsid w:val="002D4C55"/>
    <w:rsid w:val="002E115C"/>
    <w:rsid w:val="002E5B00"/>
    <w:rsid w:val="002E6DED"/>
    <w:rsid w:val="002F6240"/>
    <w:rsid w:val="002F7D62"/>
    <w:rsid w:val="00300956"/>
    <w:rsid w:val="003132A9"/>
    <w:rsid w:val="00317187"/>
    <w:rsid w:val="0032499A"/>
    <w:rsid w:val="00324B15"/>
    <w:rsid w:val="00330780"/>
    <w:rsid w:val="00330930"/>
    <w:rsid w:val="003341F7"/>
    <w:rsid w:val="00334FD8"/>
    <w:rsid w:val="00347FEC"/>
    <w:rsid w:val="00353BDA"/>
    <w:rsid w:val="00356F45"/>
    <w:rsid w:val="003611DE"/>
    <w:rsid w:val="00366B74"/>
    <w:rsid w:val="00377DBC"/>
    <w:rsid w:val="00380293"/>
    <w:rsid w:val="0038407B"/>
    <w:rsid w:val="0038480D"/>
    <w:rsid w:val="003904BE"/>
    <w:rsid w:val="00395F26"/>
    <w:rsid w:val="003A5F22"/>
    <w:rsid w:val="003A710A"/>
    <w:rsid w:val="003B5A57"/>
    <w:rsid w:val="003B659E"/>
    <w:rsid w:val="003C275E"/>
    <w:rsid w:val="003D27EC"/>
    <w:rsid w:val="003E4896"/>
    <w:rsid w:val="003E58DF"/>
    <w:rsid w:val="003E76DA"/>
    <w:rsid w:val="003F6034"/>
    <w:rsid w:val="00404C4C"/>
    <w:rsid w:val="00406228"/>
    <w:rsid w:val="00412514"/>
    <w:rsid w:val="0041423F"/>
    <w:rsid w:val="00414F81"/>
    <w:rsid w:val="004154E2"/>
    <w:rsid w:val="00416127"/>
    <w:rsid w:val="004207C7"/>
    <w:rsid w:val="00425E67"/>
    <w:rsid w:val="00426F25"/>
    <w:rsid w:val="00436345"/>
    <w:rsid w:val="00436A0F"/>
    <w:rsid w:val="00437150"/>
    <w:rsid w:val="0043750A"/>
    <w:rsid w:val="004377EF"/>
    <w:rsid w:val="00440B47"/>
    <w:rsid w:val="00443E3C"/>
    <w:rsid w:val="00455A50"/>
    <w:rsid w:val="0046011F"/>
    <w:rsid w:val="00465D72"/>
    <w:rsid w:val="004677C3"/>
    <w:rsid w:val="00470FF0"/>
    <w:rsid w:val="004732E9"/>
    <w:rsid w:val="00474CF3"/>
    <w:rsid w:val="004854BB"/>
    <w:rsid w:val="00486255"/>
    <w:rsid w:val="00487D85"/>
    <w:rsid w:val="00496606"/>
    <w:rsid w:val="004A2EA5"/>
    <w:rsid w:val="004A32C4"/>
    <w:rsid w:val="004A3B81"/>
    <w:rsid w:val="004B3B56"/>
    <w:rsid w:val="004C4E82"/>
    <w:rsid w:val="004C7772"/>
    <w:rsid w:val="004D0E20"/>
    <w:rsid w:val="004D13E0"/>
    <w:rsid w:val="004D4592"/>
    <w:rsid w:val="004D6202"/>
    <w:rsid w:val="004E09DC"/>
    <w:rsid w:val="004E0E4C"/>
    <w:rsid w:val="004E33A0"/>
    <w:rsid w:val="004E5E66"/>
    <w:rsid w:val="004E6F01"/>
    <w:rsid w:val="004E7ADB"/>
    <w:rsid w:val="004F2EF7"/>
    <w:rsid w:val="004F41F3"/>
    <w:rsid w:val="004F6319"/>
    <w:rsid w:val="00503B4D"/>
    <w:rsid w:val="00504EE9"/>
    <w:rsid w:val="00517707"/>
    <w:rsid w:val="00521576"/>
    <w:rsid w:val="0052352C"/>
    <w:rsid w:val="005250E6"/>
    <w:rsid w:val="00534681"/>
    <w:rsid w:val="00537E24"/>
    <w:rsid w:val="00542D23"/>
    <w:rsid w:val="00543331"/>
    <w:rsid w:val="0054442C"/>
    <w:rsid w:val="00550285"/>
    <w:rsid w:val="00554848"/>
    <w:rsid w:val="005609FB"/>
    <w:rsid w:val="00562492"/>
    <w:rsid w:val="005633AA"/>
    <w:rsid w:val="0056396E"/>
    <w:rsid w:val="00563F1F"/>
    <w:rsid w:val="005642F6"/>
    <w:rsid w:val="00572A20"/>
    <w:rsid w:val="00573E64"/>
    <w:rsid w:val="00574825"/>
    <w:rsid w:val="00574DA9"/>
    <w:rsid w:val="005836F8"/>
    <w:rsid w:val="00590F2A"/>
    <w:rsid w:val="0059126C"/>
    <w:rsid w:val="005918FA"/>
    <w:rsid w:val="00592A86"/>
    <w:rsid w:val="005A21BA"/>
    <w:rsid w:val="005A574A"/>
    <w:rsid w:val="005A7738"/>
    <w:rsid w:val="005B1BD5"/>
    <w:rsid w:val="005B4707"/>
    <w:rsid w:val="005B4801"/>
    <w:rsid w:val="005C23A4"/>
    <w:rsid w:val="005C2A6A"/>
    <w:rsid w:val="005D1CDF"/>
    <w:rsid w:val="005D1FC1"/>
    <w:rsid w:val="005D2BB7"/>
    <w:rsid w:val="005D5F10"/>
    <w:rsid w:val="005D605F"/>
    <w:rsid w:val="005D61CD"/>
    <w:rsid w:val="005D74B8"/>
    <w:rsid w:val="005D7DC0"/>
    <w:rsid w:val="005E61A8"/>
    <w:rsid w:val="005E741D"/>
    <w:rsid w:val="005F05B5"/>
    <w:rsid w:val="005F498E"/>
    <w:rsid w:val="005F4FCE"/>
    <w:rsid w:val="005F55C7"/>
    <w:rsid w:val="005F6419"/>
    <w:rsid w:val="00605259"/>
    <w:rsid w:val="0060543D"/>
    <w:rsid w:val="0060707F"/>
    <w:rsid w:val="006104DD"/>
    <w:rsid w:val="00611E4A"/>
    <w:rsid w:val="006130B5"/>
    <w:rsid w:val="006163AC"/>
    <w:rsid w:val="00617400"/>
    <w:rsid w:val="006206C0"/>
    <w:rsid w:val="0062076E"/>
    <w:rsid w:val="006222E4"/>
    <w:rsid w:val="00632D29"/>
    <w:rsid w:val="00636CAC"/>
    <w:rsid w:val="00637F58"/>
    <w:rsid w:val="00643F16"/>
    <w:rsid w:val="00644255"/>
    <w:rsid w:val="00646034"/>
    <w:rsid w:val="0065317A"/>
    <w:rsid w:val="00653B7A"/>
    <w:rsid w:val="00655634"/>
    <w:rsid w:val="006621ED"/>
    <w:rsid w:val="00664034"/>
    <w:rsid w:val="00664950"/>
    <w:rsid w:val="00667B0B"/>
    <w:rsid w:val="00670982"/>
    <w:rsid w:val="00671299"/>
    <w:rsid w:val="00682AA3"/>
    <w:rsid w:val="00683220"/>
    <w:rsid w:val="00687CDF"/>
    <w:rsid w:val="00687FA0"/>
    <w:rsid w:val="0069130F"/>
    <w:rsid w:val="00692F72"/>
    <w:rsid w:val="00695144"/>
    <w:rsid w:val="0069606E"/>
    <w:rsid w:val="00697B82"/>
    <w:rsid w:val="006A3C11"/>
    <w:rsid w:val="006A64C9"/>
    <w:rsid w:val="006B0FDD"/>
    <w:rsid w:val="006B333F"/>
    <w:rsid w:val="006B42CA"/>
    <w:rsid w:val="006B4A20"/>
    <w:rsid w:val="006B509A"/>
    <w:rsid w:val="006B544F"/>
    <w:rsid w:val="006B7010"/>
    <w:rsid w:val="006B7918"/>
    <w:rsid w:val="006C002C"/>
    <w:rsid w:val="006C1E0B"/>
    <w:rsid w:val="006C3095"/>
    <w:rsid w:val="006E0357"/>
    <w:rsid w:val="006E1151"/>
    <w:rsid w:val="006E6311"/>
    <w:rsid w:val="006E6A5F"/>
    <w:rsid w:val="006F0EF6"/>
    <w:rsid w:val="006F2DB3"/>
    <w:rsid w:val="006F7D11"/>
    <w:rsid w:val="00700269"/>
    <w:rsid w:val="00701345"/>
    <w:rsid w:val="00703DBF"/>
    <w:rsid w:val="0071005E"/>
    <w:rsid w:val="007145FF"/>
    <w:rsid w:val="00715B2A"/>
    <w:rsid w:val="00720BFB"/>
    <w:rsid w:val="00723D69"/>
    <w:rsid w:val="0072772C"/>
    <w:rsid w:val="00735CE3"/>
    <w:rsid w:val="00744249"/>
    <w:rsid w:val="007450F1"/>
    <w:rsid w:val="00745EA4"/>
    <w:rsid w:val="00751515"/>
    <w:rsid w:val="007546C7"/>
    <w:rsid w:val="0075695A"/>
    <w:rsid w:val="007626B7"/>
    <w:rsid w:val="007646AE"/>
    <w:rsid w:val="00764D5E"/>
    <w:rsid w:val="00766E1D"/>
    <w:rsid w:val="00767B7A"/>
    <w:rsid w:val="0078212B"/>
    <w:rsid w:val="00783B81"/>
    <w:rsid w:val="00783E95"/>
    <w:rsid w:val="00784DF6"/>
    <w:rsid w:val="00785232"/>
    <w:rsid w:val="0079291E"/>
    <w:rsid w:val="007941C4"/>
    <w:rsid w:val="007A7A58"/>
    <w:rsid w:val="007B186C"/>
    <w:rsid w:val="007C13B4"/>
    <w:rsid w:val="007C1696"/>
    <w:rsid w:val="007C3ED0"/>
    <w:rsid w:val="007C5971"/>
    <w:rsid w:val="007D2FF3"/>
    <w:rsid w:val="007D3339"/>
    <w:rsid w:val="007D5285"/>
    <w:rsid w:val="007D674E"/>
    <w:rsid w:val="007E189E"/>
    <w:rsid w:val="007E55F3"/>
    <w:rsid w:val="007E599A"/>
    <w:rsid w:val="007F54B9"/>
    <w:rsid w:val="008005E7"/>
    <w:rsid w:val="00806A76"/>
    <w:rsid w:val="00811C9D"/>
    <w:rsid w:val="008128B8"/>
    <w:rsid w:val="00816BB3"/>
    <w:rsid w:val="00816C80"/>
    <w:rsid w:val="00820192"/>
    <w:rsid w:val="00820F96"/>
    <w:rsid w:val="00824C58"/>
    <w:rsid w:val="00824F43"/>
    <w:rsid w:val="0082698E"/>
    <w:rsid w:val="00827FC0"/>
    <w:rsid w:val="00831A46"/>
    <w:rsid w:val="00832556"/>
    <w:rsid w:val="00840D97"/>
    <w:rsid w:val="00841BCD"/>
    <w:rsid w:val="00843031"/>
    <w:rsid w:val="00844766"/>
    <w:rsid w:val="008473E4"/>
    <w:rsid w:val="0084751A"/>
    <w:rsid w:val="00851A8E"/>
    <w:rsid w:val="00852644"/>
    <w:rsid w:val="0085365B"/>
    <w:rsid w:val="008558B3"/>
    <w:rsid w:val="00857165"/>
    <w:rsid w:val="00860B87"/>
    <w:rsid w:val="00867F49"/>
    <w:rsid w:val="008707AD"/>
    <w:rsid w:val="00872BEB"/>
    <w:rsid w:val="0087622C"/>
    <w:rsid w:val="008762B7"/>
    <w:rsid w:val="00877516"/>
    <w:rsid w:val="00882215"/>
    <w:rsid w:val="008826C1"/>
    <w:rsid w:val="008833B8"/>
    <w:rsid w:val="00883DFD"/>
    <w:rsid w:val="00890138"/>
    <w:rsid w:val="008921AC"/>
    <w:rsid w:val="00892B3B"/>
    <w:rsid w:val="008A0A69"/>
    <w:rsid w:val="008A1BF7"/>
    <w:rsid w:val="008A5B0E"/>
    <w:rsid w:val="008A5D2A"/>
    <w:rsid w:val="008A6CD8"/>
    <w:rsid w:val="008B0961"/>
    <w:rsid w:val="008C4E67"/>
    <w:rsid w:val="008D7810"/>
    <w:rsid w:val="008E2EC7"/>
    <w:rsid w:val="008F1AB4"/>
    <w:rsid w:val="008F450C"/>
    <w:rsid w:val="0090091A"/>
    <w:rsid w:val="009039A4"/>
    <w:rsid w:val="009042BD"/>
    <w:rsid w:val="00905955"/>
    <w:rsid w:val="00906B60"/>
    <w:rsid w:val="009072C2"/>
    <w:rsid w:val="0091497C"/>
    <w:rsid w:val="009326CA"/>
    <w:rsid w:val="00936159"/>
    <w:rsid w:val="00940B48"/>
    <w:rsid w:val="00942C4C"/>
    <w:rsid w:val="0094779C"/>
    <w:rsid w:val="00951CCF"/>
    <w:rsid w:val="009626EC"/>
    <w:rsid w:val="00977E1D"/>
    <w:rsid w:val="00981CE0"/>
    <w:rsid w:val="00981D86"/>
    <w:rsid w:val="00982DEC"/>
    <w:rsid w:val="00991FA3"/>
    <w:rsid w:val="009966F7"/>
    <w:rsid w:val="00997ABB"/>
    <w:rsid w:val="009A5B9C"/>
    <w:rsid w:val="009B0573"/>
    <w:rsid w:val="009B2E66"/>
    <w:rsid w:val="009B62A7"/>
    <w:rsid w:val="009B7B4B"/>
    <w:rsid w:val="009B7C21"/>
    <w:rsid w:val="009C0078"/>
    <w:rsid w:val="009C2B19"/>
    <w:rsid w:val="009C627D"/>
    <w:rsid w:val="009D1CE8"/>
    <w:rsid w:val="009E583B"/>
    <w:rsid w:val="00A02E2E"/>
    <w:rsid w:val="00A03C7C"/>
    <w:rsid w:val="00A04992"/>
    <w:rsid w:val="00A129C8"/>
    <w:rsid w:val="00A12A94"/>
    <w:rsid w:val="00A12B02"/>
    <w:rsid w:val="00A147AA"/>
    <w:rsid w:val="00A21D71"/>
    <w:rsid w:val="00A22B78"/>
    <w:rsid w:val="00A25170"/>
    <w:rsid w:val="00A25AE5"/>
    <w:rsid w:val="00A25DCF"/>
    <w:rsid w:val="00A30875"/>
    <w:rsid w:val="00A30B7A"/>
    <w:rsid w:val="00A37002"/>
    <w:rsid w:val="00A421B8"/>
    <w:rsid w:val="00A4355E"/>
    <w:rsid w:val="00A60724"/>
    <w:rsid w:val="00A64BFB"/>
    <w:rsid w:val="00A64D97"/>
    <w:rsid w:val="00A70F32"/>
    <w:rsid w:val="00A833C7"/>
    <w:rsid w:val="00A83F6E"/>
    <w:rsid w:val="00A92BCD"/>
    <w:rsid w:val="00A970F4"/>
    <w:rsid w:val="00AA1B0E"/>
    <w:rsid w:val="00AA1F72"/>
    <w:rsid w:val="00AA46A5"/>
    <w:rsid w:val="00AA47B6"/>
    <w:rsid w:val="00AB065A"/>
    <w:rsid w:val="00AB07B5"/>
    <w:rsid w:val="00AC163B"/>
    <w:rsid w:val="00AC35DB"/>
    <w:rsid w:val="00AC563A"/>
    <w:rsid w:val="00AC5CA7"/>
    <w:rsid w:val="00AC6058"/>
    <w:rsid w:val="00AD2D34"/>
    <w:rsid w:val="00AD7DFE"/>
    <w:rsid w:val="00AE2BA5"/>
    <w:rsid w:val="00AE56B1"/>
    <w:rsid w:val="00AE6D09"/>
    <w:rsid w:val="00AE792F"/>
    <w:rsid w:val="00AE7B34"/>
    <w:rsid w:val="00AF4A1E"/>
    <w:rsid w:val="00AF7A7C"/>
    <w:rsid w:val="00AF7EB0"/>
    <w:rsid w:val="00B052F5"/>
    <w:rsid w:val="00B07E56"/>
    <w:rsid w:val="00B14DAD"/>
    <w:rsid w:val="00B216F6"/>
    <w:rsid w:val="00B312BE"/>
    <w:rsid w:val="00B33921"/>
    <w:rsid w:val="00B408B6"/>
    <w:rsid w:val="00B542DA"/>
    <w:rsid w:val="00B646A1"/>
    <w:rsid w:val="00B64726"/>
    <w:rsid w:val="00B650C3"/>
    <w:rsid w:val="00B70B99"/>
    <w:rsid w:val="00B7324D"/>
    <w:rsid w:val="00B73862"/>
    <w:rsid w:val="00B73F43"/>
    <w:rsid w:val="00B77F89"/>
    <w:rsid w:val="00B80E09"/>
    <w:rsid w:val="00B861A0"/>
    <w:rsid w:val="00B94353"/>
    <w:rsid w:val="00BA1555"/>
    <w:rsid w:val="00BA19C5"/>
    <w:rsid w:val="00BA26F5"/>
    <w:rsid w:val="00BA4553"/>
    <w:rsid w:val="00BA51B9"/>
    <w:rsid w:val="00BA6B66"/>
    <w:rsid w:val="00BA6E48"/>
    <w:rsid w:val="00BA794F"/>
    <w:rsid w:val="00BB1141"/>
    <w:rsid w:val="00BB24FB"/>
    <w:rsid w:val="00BB3FB6"/>
    <w:rsid w:val="00BD3F8E"/>
    <w:rsid w:val="00BE0AF6"/>
    <w:rsid w:val="00BE1F03"/>
    <w:rsid w:val="00BE58A7"/>
    <w:rsid w:val="00BF0037"/>
    <w:rsid w:val="00BF2218"/>
    <w:rsid w:val="00BF71F9"/>
    <w:rsid w:val="00C0189B"/>
    <w:rsid w:val="00C0426B"/>
    <w:rsid w:val="00C045DF"/>
    <w:rsid w:val="00C12424"/>
    <w:rsid w:val="00C13656"/>
    <w:rsid w:val="00C22E9C"/>
    <w:rsid w:val="00C26D43"/>
    <w:rsid w:val="00C33CD7"/>
    <w:rsid w:val="00C37A7A"/>
    <w:rsid w:val="00C42155"/>
    <w:rsid w:val="00C46548"/>
    <w:rsid w:val="00C47864"/>
    <w:rsid w:val="00C5495F"/>
    <w:rsid w:val="00C56242"/>
    <w:rsid w:val="00C574D5"/>
    <w:rsid w:val="00C62ED0"/>
    <w:rsid w:val="00C67811"/>
    <w:rsid w:val="00C73F32"/>
    <w:rsid w:val="00C74A44"/>
    <w:rsid w:val="00C81ABE"/>
    <w:rsid w:val="00C84281"/>
    <w:rsid w:val="00C87462"/>
    <w:rsid w:val="00C87DAB"/>
    <w:rsid w:val="00C95E41"/>
    <w:rsid w:val="00CA180C"/>
    <w:rsid w:val="00CA28F7"/>
    <w:rsid w:val="00CA4270"/>
    <w:rsid w:val="00CA7112"/>
    <w:rsid w:val="00CB22B2"/>
    <w:rsid w:val="00CB4277"/>
    <w:rsid w:val="00CC1AFE"/>
    <w:rsid w:val="00CC2064"/>
    <w:rsid w:val="00CC3EE2"/>
    <w:rsid w:val="00CC76C3"/>
    <w:rsid w:val="00CD629A"/>
    <w:rsid w:val="00CD6891"/>
    <w:rsid w:val="00CD7492"/>
    <w:rsid w:val="00CE00F6"/>
    <w:rsid w:val="00CE3A6B"/>
    <w:rsid w:val="00CF1341"/>
    <w:rsid w:val="00CF23C4"/>
    <w:rsid w:val="00CF4ED6"/>
    <w:rsid w:val="00D00107"/>
    <w:rsid w:val="00D00211"/>
    <w:rsid w:val="00D0429E"/>
    <w:rsid w:val="00D06309"/>
    <w:rsid w:val="00D11142"/>
    <w:rsid w:val="00D14A33"/>
    <w:rsid w:val="00D178E5"/>
    <w:rsid w:val="00D179B8"/>
    <w:rsid w:val="00D22F13"/>
    <w:rsid w:val="00D25763"/>
    <w:rsid w:val="00D351EA"/>
    <w:rsid w:val="00D36BA1"/>
    <w:rsid w:val="00D37A5F"/>
    <w:rsid w:val="00D40288"/>
    <w:rsid w:val="00D41EA4"/>
    <w:rsid w:val="00D42848"/>
    <w:rsid w:val="00D43403"/>
    <w:rsid w:val="00D44465"/>
    <w:rsid w:val="00D5270B"/>
    <w:rsid w:val="00D5730B"/>
    <w:rsid w:val="00D62E71"/>
    <w:rsid w:val="00D6430D"/>
    <w:rsid w:val="00D66188"/>
    <w:rsid w:val="00D731F6"/>
    <w:rsid w:val="00D740CA"/>
    <w:rsid w:val="00D75581"/>
    <w:rsid w:val="00D83456"/>
    <w:rsid w:val="00D85728"/>
    <w:rsid w:val="00D87BC7"/>
    <w:rsid w:val="00D93D67"/>
    <w:rsid w:val="00D944E8"/>
    <w:rsid w:val="00D95481"/>
    <w:rsid w:val="00DA055B"/>
    <w:rsid w:val="00DA07E6"/>
    <w:rsid w:val="00DB052B"/>
    <w:rsid w:val="00DB1CEA"/>
    <w:rsid w:val="00DC7A13"/>
    <w:rsid w:val="00DE10A5"/>
    <w:rsid w:val="00DE42C3"/>
    <w:rsid w:val="00DE6A90"/>
    <w:rsid w:val="00DF2997"/>
    <w:rsid w:val="00E10BC4"/>
    <w:rsid w:val="00E11C25"/>
    <w:rsid w:val="00E14021"/>
    <w:rsid w:val="00E1415D"/>
    <w:rsid w:val="00E20EAB"/>
    <w:rsid w:val="00E27CB0"/>
    <w:rsid w:val="00E31E58"/>
    <w:rsid w:val="00E323E9"/>
    <w:rsid w:val="00E330D1"/>
    <w:rsid w:val="00E335AB"/>
    <w:rsid w:val="00E34018"/>
    <w:rsid w:val="00E418D0"/>
    <w:rsid w:val="00E4249C"/>
    <w:rsid w:val="00E437D2"/>
    <w:rsid w:val="00E43ECE"/>
    <w:rsid w:val="00E45833"/>
    <w:rsid w:val="00E55751"/>
    <w:rsid w:val="00E55E67"/>
    <w:rsid w:val="00E563B2"/>
    <w:rsid w:val="00E62F48"/>
    <w:rsid w:val="00E72775"/>
    <w:rsid w:val="00E74F47"/>
    <w:rsid w:val="00E82548"/>
    <w:rsid w:val="00E82B30"/>
    <w:rsid w:val="00EA2311"/>
    <w:rsid w:val="00EA492B"/>
    <w:rsid w:val="00EA77A0"/>
    <w:rsid w:val="00EB249D"/>
    <w:rsid w:val="00EB54E2"/>
    <w:rsid w:val="00EC3A04"/>
    <w:rsid w:val="00EC60B0"/>
    <w:rsid w:val="00EC7BC3"/>
    <w:rsid w:val="00ED0DC8"/>
    <w:rsid w:val="00ED2101"/>
    <w:rsid w:val="00ED7600"/>
    <w:rsid w:val="00EE0460"/>
    <w:rsid w:val="00EE625C"/>
    <w:rsid w:val="00EF25C1"/>
    <w:rsid w:val="00EF3D31"/>
    <w:rsid w:val="00EF6014"/>
    <w:rsid w:val="00EF6073"/>
    <w:rsid w:val="00EF698B"/>
    <w:rsid w:val="00F007CA"/>
    <w:rsid w:val="00F0158E"/>
    <w:rsid w:val="00F01FFB"/>
    <w:rsid w:val="00F10692"/>
    <w:rsid w:val="00F1362C"/>
    <w:rsid w:val="00F21795"/>
    <w:rsid w:val="00F2336A"/>
    <w:rsid w:val="00F25A97"/>
    <w:rsid w:val="00F33F63"/>
    <w:rsid w:val="00F414F1"/>
    <w:rsid w:val="00F43AE6"/>
    <w:rsid w:val="00F508B8"/>
    <w:rsid w:val="00F51E90"/>
    <w:rsid w:val="00F62C85"/>
    <w:rsid w:val="00F653B2"/>
    <w:rsid w:val="00F65682"/>
    <w:rsid w:val="00F67DF0"/>
    <w:rsid w:val="00F718F7"/>
    <w:rsid w:val="00F72CB1"/>
    <w:rsid w:val="00F808FC"/>
    <w:rsid w:val="00F8215E"/>
    <w:rsid w:val="00F824F5"/>
    <w:rsid w:val="00F82967"/>
    <w:rsid w:val="00F83B0B"/>
    <w:rsid w:val="00F86B17"/>
    <w:rsid w:val="00F92A36"/>
    <w:rsid w:val="00F9374D"/>
    <w:rsid w:val="00FA17FD"/>
    <w:rsid w:val="00FA3B52"/>
    <w:rsid w:val="00FA42AB"/>
    <w:rsid w:val="00FB2227"/>
    <w:rsid w:val="00FB273B"/>
    <w:rsid w:val="00FC29B9"/>
    <w:rsid w:val="00FC5F80"/>
    <w:rsid w:val="00FC6FD3"/>
    <w:rsid w:val="00FD120A"/>
    <w:rsid w:val="00FD7493"/>
    <w:rsid w:val="00FD76BC"/>
    <w:rsid w:val="00FE1AD4"/>
    <w:rsid w:val="00FE305C"/>
    <w:rsid w:val="00FE6063"/>
    <w:rsid w:val="00FF0301"/>
    <w:rsid w:val="00FF4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7F86392"/>
  <w15:chartTrackingRefBased/>
  <w15:docId w15:val="{B39CE48B-9B63-44D1-8FD8-14E9EF09B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3A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rnard MT Condensed" w:hAnsi="Bernard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aragraph">
    <w:name w:val="paragraph"/>
    <w:basedOn w:val="Normal"/>
    <w:rsid w:val="00A30875"/>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A30875"/>
  </w:style>
  <w:style w:type="character" w:customStyle="1" w:styleId="eop">
    <w:name w:val="eop"/>
    <w:basedOn w:val="DefaultParagraphFont"/>
    <w:rsid w:val="00A30875"/>
  </w:style>
  <w:style w:type="paragraph" w:styleId="NormalWeb">
    <w:name w:val="Normal (Web)"/>
    <w:basedOn w:val="Normal"/>
    <w:uiPriority w:val="99"/>
    <w:semiHidden/>
    <w:unhideWhenUsed/>
    <w:rsid w:val="00EA77A0"/>
    <w:pPr>
      <w:spacing w:before="100" w:beforeAutospacing="1" w:after="100" w:afterAutospacing="1" w:line="240" w:lineRule="auto"/>
    </w:pPr>
    <w:rPr>
      <w:rFonts w:eastAsia="Times New Roman" w:cs="Times New Roman"/>
      <w:sz w:val="24"/>
      <w:szCs w:val="24"/>
      <w:lang w:val="en-GB" w:eastAsia="en-GB"/>
    </w:rPr>
  </w:style>
  <w:style w:type="character" w:customStyle="1" w:styleId="TALCar">
    <w:name w:val="TAL Car"/>
    <w:link w:val="TAL"/>
    <w:qFormat/>
    <w:locked/>
    <w:rsid w:val="0009760C"/>
    <w:rPr>
      <w:rFonts w:ascii="Arial" w:eastAsia="Times New Roman" w:hAnsi="Arial" w:cs="Arial"/>
      <w:sz w:val="18"/>
    </w:rPr>
  </w:style>
  <w:style w:type="paragraph" w:customStyle="1" w:styleId="TAL">
    <w:name w:val="TAL"/>
    <w:basedOn w:val="Normal"/>
    <w:link w:val="TALCar"/>
    <w:qFormat/>
    <w:rsid w:val="0009760C"/>
    <w:pPr>
      <w:keepNext/>
      <w:keepLines/>
      <w:overflowPunct w:val="0"/>
      <w:autoSpaceDE w:val="0"/>
      <w:autoSpaceDN w:val="0"/>
      <w:adjustRightInd w:val="0"/>
      <w:spacing w:after="0" w:line="240" w:lineRule="auto"/>
    </w:pPr>
    <w:rPr>
      <w:rFonts w:ascii="Arial" w:eastAsia="Times New Roman" w:hAnsi="Arial" w:cs="Arial"/>
      <w:sz w:val="18"/>
    </w:rPr>
  </w:style>
  <w:style w:type="character" w:styleId="BookTitle">
    <w:name w:val="Book Title"/>
    <w:basedOn w:val="DefaultParagraphFont"/>
    <w:uiPriority w:val="33"/>
    <w:qFormat/>
    <w:rsid w:val="00BB24FB"/>
    <w:rPr>
      <w:b/>
      <w:bCs/>
      <w:i/>
      <w:iCs/>
      <w:spacing w:val="5"/>
    </w:rPr>
  </w:style>
  <w:style w:type="character" w:styleId="Mention">
    <w:name w:val="Mention"/>
    <w:basedOn w:val="DefaultParagraphFont"/>
    <w:uiPriority w:val="99"/>
    <w:unhideWhenUsed/>
    <w:rsid w:val="005B1BD5"/>
    <w:rPr>
      <w:color w:val="2B579A"/>
      <w:shd w:val="clear" w:color="auto" w:fill="E1DFDD"/>
    </w:rPr>
  </w:style>
  <w:style w:type="paragraph" w:styleId="Header">
    <w:name w:val="header"/>
    <w:basedOn w:val="Normal"/>
    <w:link w:val="HeaderChar"/>
    <w:uiPriority w:val="99"/>
    <w:semiHidden/>
    <w:unhideWhenUsed/>
    <w:rsid w:val="00D14A33"/>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BA51B9"/>
    <w:rPr>
      <w:rFonts w:ascii="Times New Roman" w:hAnsi="Times New Roman"/>
      <w:sz w:val="20"/>
    </w:rPr>
  </w:style>
  <w:style w:type="paragraph" w:styleId="Footer">
    <w:name w:val="footer"/>
    <w:basedOn w:val="Normal"/>
    <w:link w:val="FooterChar"/>
    <w:uiPriority w:val="99"/>
    <w:semiHidden/>
    <w:unhideWhenUsed/>
    <w:rsid w:val="00D14A33"/>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A51B9"/>
    <w:rPr>
      <w:rFonts w:ascii="Times New Roman" w:hAnsi="Times New Roman"/>
      <w:sz w:val="20"/>
    </w:rPr>
  </w:style>
  <w:style w:type="character" w:styleId="FollowedHyperlink">
    <w:name w:val="FollowedHyperlink"/>
    <w:basedOn w:val="DefaultParagraphFont"/>
    <w:uiPriority w:val="99"/>
    <w:semiHidden/>
    <w:unhideWhenUsed/>
    <w:rsid w:val="0004438E"/>
    <w:rPr>
      <w:color w:val="954F72" w:themeColor="followedHyperlink"/>
      <w:u w:val="single"/>
    </w:rPr>
  </w:style>
  <w:style w:type="character" w:styleId="PlaceholderText">
    <w:name w:val="Placeholder Text"/>
    <w:basedOn w:val="DefaultParagraphFont"/>
    <w:uiPriority w:val="99"/>
    <w:semiHidden/>
    <w:rsid w:val="000443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79975">
      <w:bodyDiv w:val="1"/>
      <w:marLeft w:val="0"/>
      <w:marRight w:val="0"/>
      <w:marTop w:val="0"/>
      <w:marBottom w:val="0"/>
      <w:divBdr>
        <w:top w:val="none" w:sz="0" w:space="0" w:color="auto"/>
        <w:left w:val="none" w:sz="0" w:space="0" w:color="auto"/>
        <w:bottom w:val="none" w:sz="0" w:space="0" w:color="auto"/>
        <w:right w:val="none" w:sz="0" w:space="0" w:color="auto"/>
      </w:divBdr>
    </w:div>
    <w:div w:id="108623708">
      <w:bodyDiv w:val="1"/>
      <w:marLeft w:val="0"/>
      <w:marRight w:val="0"/>
      <w:marTop w:val="0"/>
      <w:marBottom w:val="0"/>
      <w:divBdr>
        <w:top w:val="none" w:sz="0" w:space="0" w:color="auto"/>
        <w:left w:val="none" w:sz="0" w:space="0" w:color="auto"/>
        <w:bottom w:val="none" w:sz="0" w:space="0" w:color="auto"/>
        <w:right w:val="none" w:sz="0" w:space="0" w:color="auto"/>
      </w:divBdr>
    </w:div>
    <w:div w:id="311953119">
      <w:bodyDiv w:val="1"/>
      <w:marLeft w:val="0"/>
      <w:marRight w:val="0"/>
      <w:marTop w:val="0"/>
      <w:marBottom w:val="0"/>
      <w:divBdr>
        <w:top w:val="none" w:sz="0" w:space="0" w:color="auto"/>
        <w:left w:val="none" w:sz="0" w:space="0" w:color="auto"/>
        <w:bottom w:val="none" w:sz="0" w:space="0" w:color="auto"/>
        <w:right w:val="none" w:sz="0" w:space="0" w:color="auto"/>
      </w:divBdr>
    </w:div>
    <w:div w:id="359936508">
      <w:bodyDiv w:val="1"/>
      <w:marLeft w:val="0"/>
      <w:marRight w:val="0"/>
      <w:marTop w:val="0"/>
      <w:marBottom w:val="0"/>
      <w:divBdr>
        <w:top w:val="none" w:sz="0" w:space="0" w:color="auto"/>
        <w:left w:val="none" w:sz="0" w:space="0" w:color="auto"/>
        <w:bottom w:val="none" w:sz="0" w:space="0" w:color="auto"/>
        <w:right w:val="none" w:sz="0" w:space="0" w:color="auto"/>
      </w:divBdr>
    </w:div>
    <w:div w:id="376972311">
      <w:bodyDiv w:val="1"/>
      <w:marLeft w:val="0"/>
      <w:marRight w:val="0"/>
      <w:marTop w:val="0"/>
      <w:marBottom w:val="0"/>
      <w:divBdr>
        <w:top w:val="none" w:sz="0" w:space="0" w:color="auto"/>
        <w:left w:val="none" w:sz="0" w:space="0" w:color="auto"/>
        <w:bottom w:val="none" w:sz="0" w:space="0" w:color="auto"/>
        <w:right w:val="none" w:sz="0" w:space="0" w:color="auto"/>
      </w:divBdr>
    </w:div>
    <w:div w:id="519321051">
      <w:bodyDiv w:val="1"/>
      <w:marLeft w:val="0"/>
      <w:marRight w:val="0"/>
      <w:marTop w:val="0"/>
      <w:marBottom w:val="0"/>
      <w:divBdr>
        <w:top w:val="none" w:sz="0" w:space="0" w:color="auto"/>
        <w:left w:val="none" w:sz="0" w:space="0" w:color="auto"/>
        <w:bottom w:val="none" w:sz="0" w:space="0" w:color="auto"/>
        <w:right w:val="none" w:sz="0" w:space="0" w:color="auto"/>
      </w:divBdr>
    </w:div>
    <w:div w:id="535116843">
      <w:bodyDiv w:val="1"/>
      <w:marLeft w:val="0"/>
      <w:marRight w:val="0"/>
      <w:marTop w:val="0"/>
      <w:marBottom w:val="0"/>
      <w:divBdr>
        <w:top w:val="none" w:sz="0" w:space="0" w:color="auto"/>
        <w:left w:val="none" w:sz="0" w:space="0" w:color="auto"/>
        <w:bottom w:val="none" w:sz="0" w:space="0" w:color="auto"/>
        <w:right w:val="none" w:sz="0" w:space="0" w:color="auto"/>
      </w:divBdr>
    </w:div>
    <w:div w:id="563836728">
      <w:bodyDiv w:val="1"/>
      <w:marLeft w:val="0"/>
      <w:marRight w:val="0"/>
      <w:marTop w:val="0"/>
      <w:marBottom w:val="0"/>
      <w:divBdr>
        <w:top w:val="none" w:sz="0" w:space="0" w:color="auto"/>
        <w:left w:val="none" w:sz="0" w:space="0" w:color="auto"/>
        <w:bottom w:val="none" w:sz="0" w:space="0" w:color="auto"/>
        <w:right w:val="none" w:sz="0" w:space="0" w:color="auto"/>
      </w:divBdr>
    </w:div>
    <w:div w:id="646931357">
      <w:bodyDiv w:val="1"/>
      <w:marLeft w:val="0"/>
      <w:marRight w:val="0"/>
      <w:marTop w:val="0"/>
      <w:marBottom w:val="0"/>
      <w:divBdr>
        <w:top w:val="none" w:sz="0" w:space="0" w:color="auto"/>
        <w:left w:val="none" w:sz="0" w:space="0" w:color="auto"/>
        <w:bottom w:val="none" w:sz="0" w:space="0" w:color="auto"/>
        <w:right w:val="none" w:sz="0" w:space="0" w:color="auto"/>
      </w:divBdr>
    </w:div>
    <w:div w:id="664016306">
      <w:bodyDiv w:val="1"/>
      <w:marLeft w:val="0"/>
      <w:marRight w:val="0"/>
      <w:marTop w:val="0"/>
      <w:marBottom w:val="0"/>
      <w:divBdr>
        <w:top w:val="none" w:sz="0" w:space="0" w:color="auto"/>
        <w:left w:val="none" w:sz="0" w:space="0" w:color="auto"/>
        <w:bottom w:val="none" w:sz="0" w:space="0" w:color="auto"/>
        <w:right w:val="none" w:sz="0" w:space="0" w:color="auto"/>
      </w:divBdr>
      <w:divsChild>
        <w:div w:id="136848327">
          <w:marLeft w:val="0"/>
          <w:marRight w:val="0"/>
          <w:marTop w:val="0"/>
          <w:marBottom w:val="0"/>
          <w:divBdr>
            <w:top w:val="none" w:sz="0" w:space="0" w:color="auto"/>
            <w:left w:val="none" w:sz="0" w:space="0" w:color="auto"/>
            <w:bottom w:val="none" w:sz="0" w:space="0" w:color="auto"/>
            <w:right w:val="none" w:sz="0" w:space="0" w:color="auto"/>
          </w:divBdr>
        </w:div>
        <w:div w:id="792292637">
          <w:marLeft w:val="0"/>
          <w:marRight w:val="0"/>
          <w:marTop w:val="0"/>
          <w:marBottom w:val="0"/>
          <w:divBdr>
            <w:top w:val="none" w:sz="0" w:space="0" w:color="auto"/>
            <w:left w:val="none" w:sz="0" w:space="0" w:color="auto"/>
            <w:bottom w:val="none" w:sz="0" w:space="0" w:color="auto"/>
            <w:right w:val="none" w:sz="0" w:space="0" w:color="auto"/>
          </w:divBdr>
        </w:div>
        <w:div w:id="1474911943">
          <w:marLeft w:val="0"/>
          <w:marRight w:val="0"/>
          <w:marTop w:val="0"/>
          <w:marBottom w:val="0"/>
          <w:divBdr>
            <w:top w:val="none" w:sz="0" w:space="0" w:color="auto"/>
            <w:left w:val="none" w:sz="0" w:space="0" w:color="auto"/>
            <w:bottom w:val="none" w:sz="0" w:space="0" w:color="auto"/>
            <w:right w:val="none" w:sz="0" w:space="0" w:color="auto"/>
          </w:divBdr>
        </w:div>
      </w:divsChild>
    </w:div>
    <w:div w:id="722293929">
      <w:bodyDiv w:val="1"/>
      <w:marLeft w:val="0"/>
      <w:marRight w:val="0"/>
      <w:marTop w:val="0"/>
      <w:marBottom w:val="0"/>
      <w:divBdr>
        <w:top w:val="none" w:sz="0" w:space="0" w:color="auto"/>
        <w:left w:val="none" w:sz="0" w:space="0" w:color="auto"/>
        <w:bottom w:val="none" w:sz="0" w:space="0" w:color="auto"/>
        <w:right w:val="none" w:sz="0" w:space="0" w:color="auto"/>
      </w:divBdr>
    </w:div>
    <w:div w:id="723407633">
      <w:bodyDiv w:val="1"/>
      <w:marLeft w:val="0"/>
      <w:marRight w:val="0"/>
      <w:marTop w:val="0"/>
      <w:marBottom w:val="0"/>
      <w:divBdr>
        <w:top w:val="none" w:sz="0" w:space="0" w:color="auto"/>
        <w:left w:val="none" w:sz="0" w:space="0" w:color="auto"/>
        <w:bottom w:val="none" w:sz="0" w:space="0" w:color="auto"/>
        <w:right w:val="none" w:sz="0" w:space="0" w:color="auto"/>
      </w:divBdr>
    </w:div>
    <w:div w:id="732627758">
      <w:bodyDiv w:val="1"/>
      <w:marLeft w:val="0"/>
      <w:marRight w:val="0"/>
      <w:marTop w:val="0"/>
      <w:marBottom w:val="0"/>
      <w:divBdr>
        <w:top w:val="none" w:sz="0" w:space="0" w:color="auto"/>
        <w:left w:val="none" w:sz="0" w:space="0" w:color="auto"/>
        <w:bottom w:val="none" w:sz="0" w:space="0" w:color="auto"/>
        <w:right w:val="none" w:sz="0" w:space="0" w:color="auto"/>
      </w:divBdr>
    </w:div>
    <w:div w:id="751779666">
      <w:bodyDiv w:val="1"/>
      <w:marLeft w:val="0"/>
      <w:marRight w:val="0"/>
      <w:marTop w:val="0"/>
      <w:marBottom w:val="0"/>
      <w:divBdr>
        <w:top w:val="none" w:sz="0" w:space="0" w:color="auto"/>
        <w:left w:val="none" w:sz="0" w:space="0" w:color="auto"/>
        <w:bottom w:val="none" w:sz="0" w:space="0" w:color="auto"/>
        <w:right w:val="none" w:sz="0" w:space="0" w:color="auto"/>
      </w:divBdr>
    </w:div>
    <w:div w:id="779837138">
      <w:bodyDiv w:val="1"/>
      <w:marLeft w:val="0"/>
      <w:marRight w:val="0"/>
      <w:marTop w:val="0"/>
      <w:marBottom w:val="0"/>
      <w:divBdr>
        <w:top w:val="none" w:sz="0" w:space="0" w:color="auto"/>
        <w:left w:val="none" w:sz="0" w:space="0" w:color="auto"/>
        <w:bottom w:val="none" w:sz="0" w:space="0" w:color="auto"/>
        <w:right w:val="none" w:sz="0" w:space="0" w:color="auto"/>
      </w:divBdr>
    </w:div>
    <w:div w:id="816995078">
      <w:bodyDiv w:val="1"/>
      <w:marLeft w:val="0"/>
      <w:marRight w:val="0"/>
      <w:marTop w:val="0"/>
      <w:marBottom w:val="0"/>
      <w:divBdr>
        <w:top w:val="none" w:sz="0" w:space="0" w:color="auto"/>
        <w:left w:val="none" w:sz="0" w:space="0" w:color="auto"/>
        <w:bottom w:val="none" w:sz="0" w:space="0" w:color="auto"/>
        <w:right w:val="none" w:sz="0" w:space="0" w:color="auto"/>
      </w:divBdr>
    </w:div>
    <w:div w:id="1631472191">
      <w:bodyDiv w:val="1"/>
      <w:marLeft w:val="0"/>
      <w:marRight w:val="0"/>
      <w:marTop w:val="0"/>
      <w:marBottom w:val="0"/>
      <w:divBdr>
        <w:top w:val="none" w:sz="0" w:space="0" w:color="auto"/>
        <w:left w:val="none" w:sz="0" w:space="0" w:color="auto"/>
        <w:bottom w:val="none" w:sz="0" w:space="0" w:color="auto"/>
        <w:right w:val="none" w:sz="0" w:space="0" w:color="auto"/>
      </w:divBdr>
      <w:divsChild>
        <w:div w:id="266619359">
          <w:marLeft w:val="0"/>
          <w:marRight w:val="0"/>
          <w:marTop w:val="0"/>
          <w:marBottom w:val="0"/>
          <w:divBdr>
            <w:top w:val="none" w:sz="0" w:space="0" w:color="auto"/>
            <w:left w:val="none" w:sz="0" w:space="0" w:color="auto"/>
            <w:bottom w:val="none" w:sz="0" w:space="0" w:color="auto"/>
            <w:right w:val="none" w:sz="0" w:space="0" w:color="auto"/>
          </w:divBdr>
        </w:div>
        <w:div w:id="459882496">
          <w:marLeft w:val="0"/>
          <w:marRight w:val="0"/>
          <w:marTop w:val="0"/>
          <w:marBottom w:val="0"/>
          <w:divBdr>
            <w:top w:val="none" w:sz="0" w:space="0" w:color="auto"/>
            <w:left w:val="none" w:sz="0" w:space="0" w:color="auto"/>
            <w:bottom w:val="none" w:sz="0" w:space="0" w:color="auto"/>
            <w:right w:val="none" w:sz="0" w:space="0" w:color="auto"/>
          </w:divBdr>
        </w:div>
        <w:div w:id="1982415556">
          <w:marLeft w:val="0"/>
          <w:marRight w:val="0"/>
          <w:marTop w:val="0"/>
          <w:marBottom w:val="0"/>
          <w:divBdr>
            <w:top w:val="none" w:sz="0" w:space="0" w:color="auto"/>
            <w:left w:val="none" w:sz="0" w:space="0" w:color="auto"/>
            <w:bottom w:val="none" w:sz="0" w:space="0" w:color="auto"/>
            <w:right w:val="none" w:sz="0" w:space="0" w:color="auto"/>
          </w:divBdr>
        </w:div>
      </w:divsChild>
    </w:div>
    <w:div w:id="1653606530">
      <w:bodyDiv w:val="1"/>
      <w:marLeft w:val="0"/>
      <w:marRight w:val="0"/>
      <w:marTop w:val="0"/>
      <w:marBottom w:val="0"/>
      <w:divBdr>
        <w:top w:val="none" w:sz="0" w:space="0" w:color="auto"/>
        <w:left w:val="none" w:sz="0" w:space="0" w:color="auto"/>
        <w:bottom w:val="none" w:sz="0" w:space="0" w:color="auto"/>
        <w:right w:val="none" w:sz="0" w:space="0" w:color="auto"/>
      </w:divBdr>
    </w:div>
    <w:div w:id="1686208246">
      <w:bodyDiv w:val="1"/>
      <w:marLeft w:val="0"/>
      <w:marRight w:val="0"/>
      <w:marTop w:val="0"/>
      <w:marBottom w:val="0"/>
      <w:divBdr>
        <w:top w:val="none" w:sz="0" w:space="0" w:color="auto"/>
        <w:left w:val="none" w:sz="0" w:space="0" w:color="auto"/>
        <w:bottom w:val="none" w:sz="0" w:space="0" w:color="auto"/>
        <w:right w:val="none" w:sz="0" w:space="0" w:color="auto"/>
      </w:divBdr>
    </w:div>
    <w:div w:id="1852639781">
      <w:bodyDiv w:val="1"/>
      <w:marLeft w:val="0"/>
      <w:marRight w:val="0"/>
      <w:marTop w:val="0"/>
      <w:marBottom w:val="0"/>
      <w:divBdr>
        <w:top w:val="none" w:sz="0" w:space="0" w:color="auto"/>
        <w:left w:val="none" w:sz="0" w:space="0" w:color="auto"/>
        <w:bottom w:val="none" w:sz="0" w:space="0" w:color="auto"/>
        <w:right w:val="none" w:sz="0" w:space="0" w:color="auto"/>
      </w:divBdr>
    </w:div>
    <w:div w:id="18649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20Athens\Rel-18\LTE_NBIOT_eMTC_NTN_req\Demod\SAN%20Demo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5AIRPNAIUNRU-1328258698-19752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https://nokia.sharepoint.com/sites/c5g/5gradio/_layouts/15/DocIdRedir.aspx?ID=5AIRPNAIUNRU-1328258698-19752</Url>
      <Description>5AIRPNAIUNRU-1328258698-19752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www.w3.org/XML/1998/namespace"/>
    <ds:schemaRef ds:uri="http://schemas.microsoft.com/office/infopath/2007/PartnerControls"/>
    <ds:schemaRef ds:uri="3b34c8f0-1ef5-4d1e-bb66-517ce7fe7356"/>
    <ds:schemaRef ds:uri="http://schemas.microsoft.com/office/2006/documentManagement/types"/>
    <ds:schemaRef ds:uri="http://purl.org/dc/elements/1.1/"/>
    <ds:schemaRef ds:uri="http://purl.org/dc/terms/"/>
    <ds:schemaRef ds:uri="71c5aaf6-e6ce-465b-b873-5148d2a4c105"/>
    <ds:schemaRef ds:uri="http://purl.org/dc/dcmitype/"/>
    <ds:schemaRef ds:uri="http://schemas.microsoft.com/office/2006/metadata/properties"/>
    <ds:schemaRef ds:uri="http://schemas.openxmlformats.org/package/2006/metadata/core-properties"/>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SAN Demod.dotx</Template>
  <TotalTime>2783</TotalTime>
  <Pages>6</Pages>
  <Words>2540</Words>
  <Characters>14478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16985</CharactersWithSpaces>
  <SharedDoc>false</SharedDoc>
  <HLinks>
    <vt:vector size="78" baseType="variant">
      <vt:variant>
        <vt:i4>2818060</vt:i4>
      </vt:variant>
      <vt:variant>
        <vt:i4>69</vt:i4>
      </vt:variant>
      <vt:variant>
        <vt:i4>0</vt:i4>
      </vt:variant>
      <vt:variant>
        <vt:i4>5</vt:i4>
      </vt:variant>
      <vt:variant>
        <vt:lpwstr>https://www.3gpp.org/ftp/tsg_ran/WG4_Radio/TSGR4_104-e/Docs/R4-2211518.zip</vt:lpwstr>
      </vt:variant>
      <vt:variant>
        <vt:lpwstr/>
      </vt:variant>
      <vt:variant>
        <vt:i4>2490378</vt:i4>
      </vt:variant>
      <vt:variant>
        <vt:i4>66</vt:i4>
      </vt:variant>
      <vt:variant>
        <vt:i4>0</vt:i4>
      </vt:variant>
      <vt:variant>
        <vt:i4>5</vt:i4>
      </vt:variant>
      <vt:variant>
        <vt:lpwstr>https://www.3gpp.org/ftp/tsg_ran/WG4_Radio/TSGR4_103-e/Docs/R4-2210661.zip</vt:lpwstr>
      </vt:variant>
      <vt:variant>
        <vt:lpwstr/>
      </vt:variant>
      <vt:variant>
        <vt:i4>7602211</vt:i4>
      </vt:variant>
      <vt:variant>
        <vt:i4>63</vt:i4>
      </vt:variant>
      <vt:variant>
        <vt:i4>0</vt:i4>
      </vt:variant>
      <vt:variant>
        <vt:i4>5</vt:i4>
      </vt:variant>
      <vt:variant>
        <vt:lpwstr>https://www.3gpp.org/ftp/Meetings_3GPP_SYNC/RAN4/Docs/R4-2220278.zip</vt:lpwstr>
      </vt:variant>
      <vt:variant>
        <vt:lpwstr/>
      </vt:variant>
      <vt:variant>
        <vt:i4>7143512</vt:i4>
      </vt:variant>
      <vt:variant>
        <vt:i4>60</vt:i4>
      </vt:variant>
      <vt:variant>
        <vt:i4>0</vt:i4>
      </vt:variant>
      <vt:variant>
        <vt:i4>5</vt:i4>
      </vt:variant>
      <vt:variant>
        <vt:lpwstr>https://www.3gpp.org/ftp/TSG_RAN/TSG_RAN/TSGR_95e/Docs/RP-220938.zip</vt:lpwstr>
      </vt:variant>
      <vt:variant>
        <vt:lpwstr/>
      </vt:variant>
      <vt:variant>
        <vt:i4>1769506</vt:i4>
      </vt:variant>
      <vt:variant>
        <vt:i4>57</vt:i4>
      </vt:variant>
      <vt:variant>
        <vt:i4>0</vt:i4>
      </vt:variant>
      <vt:variant>
        <vt:i4>5</vt:i4>
      </vt:variant>
      <vt:variant>
        <vt:lpwstr>https://www.3gpp.org/ftp/tsg_ran/TSG_RAN/TSGR_92e/Info_for_workplan/new_approved_WID_11/RAN1_1/RP-211601.zip</vt:lpwstr>
      </vt:variant>
      <vt:variant>
        <vt:lpwstr/>
      </vt:variant>
      <vt:variant>
        <vt:i4>1114162</vt:i4>
      </vt:variant>
      <vt:variant>
        <vt:i4>53</vt:i4>
      </vt:variant>
      <vt:variant>
        <vt:i4>0</vt:i4>
      </vt:variant>
      <vt:variant>
        <vt:i4>5</vt:i4>
      </vt:variant>
      <vt:variant>
        <vt:lpwstr/>
      </vt:variant>
      <vt:variant>
        <vt:lpwstr>_Toc127515549</vt:lpwstr>
      </vt:variant>
      <vt:variant>
        <vt:i4>1114162</vt:i4>
      </vt:variant>
      <vt:variant>
        <vt:i4>50</vt:i4>
      </vt:variant>
      <vt:variant>
        <vt:i4>0</vt:i4>
      </vt:variant>
      <vt:variant>
        <vt:i4>5</vt:i4>
      </vt:variant>
      <vt:variant>
        <vt:lpwstr/>
      </vt:variant>
      <vt:variant>
        <vt:lpwstr>_Toc127515548</vt:lpwstr>
      </vt:variant>
      <vt:variant>
        <vt:i4>1114162</vt:i4>
      </vt:variant>
      <vt:variant>
        <vt:i4>47</vt:i4>
      </vt:variant>
      <vt:variant>
        <vt:i4>0</vt:i4>
      </vt:variant>
      <vt:variant>
        <vt:i4>5</vt:i4>
      </vt:variant>
      <vt:variant>
        <vt:lpwstr/>
      </vt:variant>
      <vt:variant>
        <vt:lpwstr>_Toc127515547</vt:lpwstr>
      </vt:variant>
      <vt:variant>
        <vt:i4>1114162</vt:i4>
      </vt:variant>
      <vt:variant>
        <vt:i4>44</vt:i4>
      </vt:variant>
      <vt:variant>
        <vt:i4>0</vt:i4>
      </vt:variant>
      <vt:variant>
        <vt:i4>5</vt:i4>
      </vt:variant>
      <vt:variant>
        <vt:lpwstr/>
      </vt:variant>
      <vt:variant>
        <vt:lpwstr>_Toc127515546</vt:lpwstr>
      </vt:variant>
      <vt:variant>
        <vt:i4>1114162</vt:i4>
      </vt:variant>
      <vt:variant>
        <vt:i4>41</vt:i4>
      </vt:variant>
      <vt:variant>
        <vt:i4>0</vt:i4>
      </vt:variant>
      <vt:variant>
        <vt:i4>5</vt:i4>
      </vt:variant>
      <vt:variant>
        <vt:lpwstr/>
      </vt:variant>
      <vt:variant>
        <vt:lpwstr>_Toc127515545</vt:lpwstr>
      </vt:variant>
      <vt:variant>
        <vt:i4>1114162</vt:i4>
      </vt:variant>
      <vt:variant>
        <vt:i4>38</vt:i4>
      </vt:variant>
      <vt:variant>
        <vt:i4>0</vt:i4>
      </vt:variant>
      <vt:variant>
        <vt:i4>5</vt:i4>
      </vt:variant>
      <vt:variant>
        <vt:lpwstr/>
      </vt:variant>
      <vt:variant>
        <vt:lpwstr>_Toc127515544</vt:lpwstr>
      </vt:variant>
      <vt:variant>
        <vt:i4>1114162</vt:i4>
      </vt:variant>
      <vt:variant>
        <vt:i4>35</vt:i4>
      </vt:variant>
      <vt:variant>
        <vt:i4>0</vt:i4>
      </vt:variant>
      <vt:variant>
        <vt:i4>5</vt:i4>
      </vt:variant>
      <vt:variant>
        <vt:lpwstr/>
      </vt:variant>
      <vt:variant>
        <vt:lpwstr>_Toc127515543</vt:lpwstr>
      </vt:variant>
      <vt:variant>
        <vt:i4>7733263</vt:i4>
      </vt:variant>
      <vt:variant>
        <vt:i4>0</vt:i4>
      </vt:variant>
      <vt:variant>
        <vt:i4>0</vt:i4>
      </vt:variant>
      <vt:variant>
        <vt:i4>5</vt:i4>
      </vt:variant>
      <vt:variant>
        <vt:lpwstr>https://nokia.sharepoint.com/:p:/r/sites/c5g/projects/asc/Shared Documents/Project Members Area (limited access)/NTN_inventions.pptx?d=wd29546e6127f41de987d6ef95eca394c&amp;csf=1&amp;web=1&amp;e=DMR2bu&amp;nav=eyJzSWQiOjEwNzAwLCJjSWQiOjI5MzAwMDE5OTl9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dc:creator>
  <cp:keywords>3GPP;RAN4</cp:keywords>
  <dc:description/>
  <cp:lastModifiedBy>Alexander Hamilton (Nokia)</cp:lastModifiedBy>
  <cp:revision>265</cp:revision>
  <dcterms:created xsi:type="dcterms:W3CDTF">2023-02-08T00:25:00Z</dcterms:created>
  <dcterms:modified xsi:type="dcterms:W3CDTF">2023-02-17T11:41:00Z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78822cf7-e435-420e-b2d9-043199618e08</vt:lpwstr>
  </property>
  <property fmtid="{D5CDD505-2E9C-101B-9397-08002B2CF9AE}" pid="11" name="MediaServiceImageTags">
    <vt:lpwstr/>
  </property>
</Properties>
</file>